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D3CA5" w14:textId="77777777" w:rsidR="002B1F8B" w:rsidRPr="00CF407A" w:rsidRDefault="006A0612" w:rsidP="001734F6">
      <w:pPr>
        <w:pStyle w:val="Anlagenberschrift"/>
      </w:pPr>
      <w:r w:rsidRPr="00CF407A">
        <w:t>Anlage ./1</w:t>
      </w:r>
    </w:p>
    <w:p w14:paraId="66EC6F10" w14:textId="5C7752E8" w:rsidR="006A0612" w:rsidRPr="00CF407A" w:rsidRDefault="006A0612" w:rsidP="001734F6">
      <w:pPr>
        <w:pStyle w:val="Anlagenberschrift"/>
      </w:pPr>
      <w:r w:rsidRPr="00CF407A">
        <w:t>Ansprechpartner</w:t>
      </w:r>
      <w:r w:rsidR="008C108E">
        <w:t>*In</w:t>
      </w:r>
    </w:p>
    <w:p w14:paraId="176DB306" w14:textId="77777777" w:rsidR="006A0612" w:rsidRPr="00CF407A" w:rsidRDefault="006A0612" w:rsidP="00DD0CCC"/>
    <w:p w14:paraId="6679AA78" w14:textId="77777777" w:rsidR="006A0612" w:rsidRPr="00CF407A" w:rsidRDefault="006A0612" w:rsidP="00DD0CCC"/>
    <w:p w14:paraId="648DADC2" w14:textId="6EF5BA90" w:rsidR="006A0612" w:rsidRPr="00CF407A" w:rsidRDefault="006A0612" w:rsidP="00DD0CCC">
      <w:r w:rsidRPr="00CF407A">
        <w:t>Verantwortliche</w:t>
      </w:r>
      <w:r w:rsidR="008C108E">
        <w:t>*</w:t>
      </w:r>
      <w:r w:rsidRPr="00CF407A">
        <w:t>r für die operative Umsetzung/Post:</w:t>
      </w:r>
    </w:p>
    <w:p w14:paraId="2A4FE875" w14:textId="2D54469A" w:rsidR="006A0612" w:rsidRPr="00CF407A" w:rsidRDefault="006A0612" w:rsidP="00DD0CCC">
      <w:pPr>
        <w:rPr>
          <w:szCs w:val="20"/>
        </w:rPr>
      </w:pPr>
      <w:r w:rsidRPr="00CF407A">
        <w:rPr>
          <w:szCs w:val="20"/>
        </w:rPr>
        <w:t>Name:</w:t>
      </w:r>
      <w:r w:rsidRPr="00CF407A">
        <w:rPr>
          <w:szCs w:val="20"/>
        </w:rPr>
        <w:tab/>
      </w:r>
      <w:r w:rsidRPr="00CF407A">
        <w:rPr>
          <w:szCs w:val="20"/>
        </w:rPr>
        <w:tab/>
      </w:r>
      <w:sdt>
        <w:sdtPr>
          <w:rPr>
            <w:szCs w:val="20"/>
          </w:rPr>
          <w:alias w:val="Name Kundenbetreuer"/>
          <w:tag w:val="Name Kundenbetreuer"/>
          <w:id w:val="-617834970"/>
          <w:placeholder>
            <w:docPart w:val="DefaultPlaceholder_-1854013440"/>
          </w:placeholder>
          <w:temporary/>
          <w:showingPlcHdr/>
          <w15:color w:val="FFCC00"/>
          <w:text/>
        </w:sdtPr>
        <w:sdtEndPr/>
        <w:sdtContent>
          <w:r w:rsidR="00384693" w:rsidRPr="00CF407A">
            <w:rPr>
              <w:rStyle w:val="Platzhaltertext"/>
              <w:rFonts w:cs="Arial"/>
            </w:rPr>
            <w:t>Klicken oder tippen Sie hier, um Text einzugeben.</w:t>
          </w:r>
        </w:sdtContent>
      </w:sdt>
    </w:p>
    <w:p w14:paraId="5695A971" w14:textId="433FA0CE" w:rsidR="006A0612" w:rsidRPr="00CF407A" w:rsidRDefault="006A0612" w:rsidP="00DD0CCC">
      <w:pPr>
        <w:rPr>
          <w:szCs w:val="20"/>
        </w:rPr>
      </w:pPr>
      <w:r w:rsidRPr="00CF407A">
        <w:rPr>
          <w:szCs w:val="20"/>
        </w:rPr>
        <w:t>Telefon:</w:t>
      </w:r>
      <w:r w:rsidRPr="00CF407A">
        <w:rPr>
          <w:szCs w:val="20"/>
        </w:rPr>
        <w:tab/>
      </w:r>
      <w:sdt>
        <w:sdtPr>
          <w:rPr>
            <w:szCs w:val="20"/>
          </w:rPr>
          <w:alias w:val="Tel Nr. Kundenbetreuer"/>
          <w:tag w:val="Tel Nr. Kundenbetreuer"/>
          <w:id w:val="-793823006"/>
          <w:placeholder>
            <w:docPart w:val="DefaultPlaceholder_-1854013440"/>
          </w:placeholder>
          <w:temporary/>
          <w:showingPlcHdr/>
          <w15:color w:val="FFCC00"/>
          <w:text/>
        </w:sdtPr>
        <w:sdtEndPr/>
        <w:sdtContent>
          <w:r w:rsidR="00135002" w:rsidRPr="00CF407A">
            <w:rPr>
              <w:rStyle w:val="Platzhaltertext"/>
              <w:rFonts w:cs="Arial"/>
            </w:rPr>
            <w:t>Klicken oder tippen Sie hier, um Text einzugeben.</w:t>
          </w:r>
        </w:sdtContent>
      </w:sdt>
    </w:p>
    <w:p w14:paraId="3705C9E4" w14:textId="60DFF2EE" w:rsidR="00F763AE" w:rsidRPr="00CF407A" w:rsidRDefault="006A0612" w:rsidP="00DD0CCC">
      <w:pPr>
        <w:rPr>
          <w:szCs w:val="20"/>
        </w:rPr>
      </w:pPr>
      <w:r w:rsidRPr="00CF407A">
        <w:rPr>
          <w:szCs w:val="20"/>
        </w:rPr>
        <w:t>E-Mail:</w:t>
      </w:r>
      <w:r w:rsidRPr="00CF407A">
        <w:rPr>
          <w:szCs w:val="20"/>
        </w:rPr>
        <w:tab/>
      </w:r>
      <w:r w:rsidRPr="00CF407A">
        <w:rPr>
          <w:szCs w:val="20"/>
        </w:rPr>
        <w:tab/>
      </w:r>
      <w:sdt>
        <w:sdtPr>
          <w:rPr>
            <w:szCs w:val="20"/>
          </w:rPr>
          <w:alias w:val="Mail Kundenbetreuer"/>
          <w:tag w:val="Mail Kundenbetreuer"/>
          <w:id w:val="-989866065"/>
          <w:placeholder>
            <w:docPart w:val="1D6C45EA4E1D4BFC83FBC0E9BEC0CE0A"/>
          </w:placeholder>
          <w:temporary/>
          <w:showingPlcHdr/>
          <w15:color w:val="FFCC00"/>
          <w:text/>
        </w:sdtPr>
        <w:sdtEndPr/>
        <w:sdtContent>
          <w:r w:rsidR="00B5255D" w:rsidRPr="00CF407A">
            <w:rPr>
              <w:rStyle w:val="Platzhaltertext"/>
              <w:rFonts w:cs="Arial"/>
            </w:rPr>
            <w:t>Klicken oder tippen Sie hier, um Text einzugeben.</w:t>
          </w:r>
        </w:sdtContent>
      </w:sdt>
    </w:p>
    <w:p w14:paraId="46924531" w14:textId="741F01F2" w:rsidR="006A0612" w:rsidRPr="00CF407A" w:rsidRDefault="006A0612" w:rsidP="00DD0CCC">
      <w:r w:rsidRPr="00CF407A">
        <w:t>hybrid.rueckschein@post.at</w:t>
      </w:r>
    </w:p>
    <w:p w14:paraId="74754D47" w14:textId="77777777" w:rsidR="006A0612" w:rsidRPr="00CF407A" w:rsidRDefault="006A0612" w:rsidP="00DD0CCC"/>
    <w:p w14:paraId="53228CE3" w14:textId="77777777" w:rsidR="006A0612" w:rsidRPr="00CF407A" w:rsidRDefault="006A0612" w:rsidP="00DD0CCC">
      <w:r w:rsidRPr="00CF407A">
        <w:t>In der Zeit von 8:00 bis 17:00 (Montag- Freitag) können Sie Fragen an uns richten.</w:t>
      </w:r>
    </w:p>
    <w:p w14:paraId="6F83B01C" w14:textId="77777777" w:rsidR="006A0612" w:rsidRPr="00CF407A" w:rsidRDefault="006A0612" w:rsidP="00DD0CCC"/>
    <w:p w14:paraId="2A082599" w14:textId="77777777" w:rsidR="006A0612" w:rsidRPr="00CF407A" w:rsidRDefault="006A0612" w:rsidP="00DD0CCC">
      <w:r w:rsidRPr="00CF407A">
        <w:t>Post Business-Hotline</w:t>
      </w:r>
    </w:p>
    <w:p w14:paraId="15972923" w14:textId="77777777" w:rsidR="006A0612" w:rsidRPr="00CF407A" w:rsidRDefault="006A0612" w:rsidP="00DD0CCC">
      <w:r w:rsidRPr="00CF407A">
        <w:t>Montag bis Freitag steht in der Zeit von 07:00 bis 17:00 unter der Telefonnummer 0800 / 212 212 eine Hotline der Post zur Verfügung.</w:t>
      </w:r>
    </w:p>
    <w:p w14:paraId="6311F349" w14:textId="77777777" w:rsidR="006A0612" w:rsidRPr="00CF407A" w:rsidRDefault="006A0612" w:rsidP="00DD0CCC"/>
    <w:p w14:paraId="42AF33FA" w14:textId="5D6D7E6B" w:rsidR="006A0612" w:rsidRPr="00534943" w:rsidRDefault="00494511" w:rsidP="00DD0CCC">
      <w:r w:rsidRPr="00DD0CCC">
        <w:t xml:space="preserve">VERANTWORTLICHE*R FÜR DIE OPERATIVE/TECHNISCHE UMSETZUNG BEI </w:t>
      </w:r>
      <w:r w:rsidR="002A2105">
        <w:t>DEM*DER</w:t>
      </w:r>
      <w:r w:rsidRPr="00DD0CCC">
        <w:t>AUFTRAGGEBER</w:t>
      </w:r>
      <w:r w:rsidR="002A2105">
        <w:t>*IN</w:t>
      </w:r>
      <w:r w:rsidR="006A0612" w:rsidRPr="00534943">
        <w:t>.</w:t>
      </w:r>
    </w:p>
    <w:p w14:paraId="5669CC58" w14:textId="77777777" w:rsidR="006A0612" w:rsidRPr="00CF407A" w:rsidRDefault="006A0612" w:rsidP="00DD0CCC"/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3"/>
        <w:gridCol w:w="6713"/>
      </w:tblGrid>
      <w:tr w:rsidR="003024C0" w:rsidRPr="00CF407A" w14:paraId="61482188" w14:textId="77777777" w:rsidTr="003024C0">
        <w:tc>
          <w:tcPr>
            <w:tcW w:w="2213" w:type="dxa"/>
            <w:shd w:val="clear" w:color="auto" w:fill="auto"/>
          </w:tcPr>
          <w:p w14:paraId="33D13398" w14:textId="77777777" w:rsidR="003024C0" w:rsidRPr="00CF407A" w:rsidRDefault="003024C0" w:rsidP="00DD0CCC">
            <w:r w:rsidRPr="00CF407A">
              <w:t>Name:</w:t>
            </w:r>
          </w:p>
        </w:tc>
        <w:tc>
          <w:tcPr>
            <w:tcW w:w="6713" w:type="dxa"/>
            <w:shd w:val="clear" w:color="auto" w:fill="auto"/>
          </w:tcPr>
          <w:p w14:paraId="7BB53012" w14:textId="0BDFF220" w:rsidR="003024C0" w:rsidRPr="00CF407A" w:rsidRDefault="001734F6" w:rsidP="00DD0CCC">
            <w:pPr>
              <w:rPr>
                <w:szCs w:val="20"/>
              </w:rPr>
            </w:pPr>
            <w:sdt>
              <w:sdtPr>
                <w:rPr>
                  <w:szCs w:val="20"/>
                </w:rPr>
                <w:alias w:val="Verantwortlicher Behörde"/>
                <w:id w:val="-1598085445"/>
                <w:placeholder>
                  <w:docPart w:val="7AF16C9B9F3C489CA373139A310A9FDD"/>
                </w:placeholder>
                <w:temporary/>
                <w:showingPlcHdr/>
                <w15:color w:val="FFCC00"/>
                <w:text/>
              </w:sdtPr>
              <w:sdtEndPr/>
              <w:sdtContent>
                <w:r w:rsidR="003024C0" w:rsidRPr="00CF407A">
                  <w:rPr>
                    <w:rStyle w:val="Platzhaltertext"/>
                    <w:rFonts w:cs="Arial"/>
                  </w:rPr>
                  <w:t>Klicken oder tippen Sie hier, um Text einzugeben.</w:t>
                </w:r>
              </w:sdtContent>
            </w:sdt>
          </w:p>
        </w:tc>
      </w:tr>
      <w:tr w:rsidR="003024C0" w:rsidRPr="00CF407A" w14:paraId="4BEC84A8" w14:textId="77777777" w:rsidTr="003024C0">
        <w:tc>
          <w:tcPr>
            <w:tcW w:w="2213" w:type="dxa"/>
            <w:shd w:val="clear" w:color="auto" w:fill="auto"/>
          </w:tcPr>
          <w:p w14:paraId="273B5A44" w14:textId="77777777" w:rsidR="003024C0" w:rsidRPr="00CF407A" w:rsidRDefault="003024C0" w:rsidP="00DD0CCC">
            <w:r w:rsidRPr="00CF407A">
              <w:t>Funktion:</w:t>
            </w:r>
          </w:p>
        </w:tc>
        <w:tc>
          <w:tcPr>
            <w:tcW w:w="6713" w:type="dxa"/>
            <w:shd w:val="clear" w:color="auto" w:fill="auto"/>
          </w:tcPr>
          <w:p w14:paraId="2B029FD9" w14:textId="4161E582" w:rsidR="003024C0" w:rsidRPr="00CF407A" w:rsidRDefault="001734F6" w:rsidP="00DD0CCC">
            <w:pPr>
              <w:rPr>
                <w:szCs w:val="20"/>
              </w:rPr>
            </w:pPr>
            <w:sdt>
              <w:sdtPr>
                <w:rPr>
                  <w:szCs w:val="20"/>
                </w:rPr>
                <w:id w:val="90446074"/>
                <w:placeholder>
                  <w:docPart w:val="E9C2022DDDEE4119BA57991D4C0FB297"/>
                </w:placeholder>
                <w:temporary/>
                <w:showingPlcHdr/>
                <w15:color w:val="FFCC00"/>
                <w:text/>
              </w:sdtPr>
              <w:sdtEndPr/>
              <w:sdtContent>
                <w:r w:rsidR="00133CD6" w:rsidRPr="00CF407A">
                  <w:rPr>
                    <w:rStyle w:val="Platzhaltertext"/>
                    <w:rFonts w:cs="Arial"/>
                  </w:rPr>
                  <w:t>Klicken oder tippen Sie hier, um Text einzugeben.</w:t>
                </w:r>
              </w:sdtContent>
            </w:sdt>
          </w:p>
        </w:tc>
      </w:tr>
      <w:tr w:rsidR="003024C0" w:rsidRPr="00CF407A" w14:paraId="382FD346" w14:textId="77777777" w:rsidTr="003024C0">
        <w:tc>
          <w:tcPr>
            <w:tcW w:w="2213" w:type="dxa"/>
            <w:shd w:val="clear" w:color="auto" w:fill="auto"/>
          </w:tcPr>
          <w:p w14:paraId="4BA9F2DA" w14:textId="77777777" w:rsidR="003024C0" w:rsidRPr="00CF407A" w:rsidRDefault="003024C0" w:rsidP="00DD0CCC">
            <w:r w:rsidRPr="00CF407A">
              <w:t>Telefon:</w:t>
            </w:r>
          </w:p>
        </w:tc>
        <w:tc>
          <w:tcPr>
            <w:tcW w:w="6713" w:type="dxa"/>
            <w:shd w:val="clear" w:color="auto" w:fill="auto"/>
          </w:tcPr>
          <w:p w14:paraId="51D67C85" w14:textId="591C42E3" w:rsidR="003024C0" w:rsidRPr="00CF407A" w:rsidRDefault="001734F6" w:rsidP="00DD0CCC">
            <w:pPr>
              <w:rPr>
                <w:szCs w:val="20"/>
              </w:rPr>
            </w:pPr>
            <w:sdt>
              <w:sdtPr>
                <w:rPr>
                  <w:szCs w:val="20"/>
                </w:rPr>
                <w:id w:val="1354696847"/>
                <w:placeholder>
                  <w:docPart w:val="F3A4622DEFF4444693AC5CF336F614E3"/>
                </w:placeholder>
                <w:temporary/>
                <w:showingPlcHdr/>
                <w15:color w:val="FFCC00"/>
                <w:text/>
              </w:sdtPr>
              <w:sdtEndPr/>
              <w:sdtContent>
                <w:r w:rsidR="00956179" w:rsidRPr="00CF407A">
                  <w:rPr>
                    <w:rStyle w:val="Platzhaltertext"/>
                    <w:rFonts w:cs="Arial"/>
                  </w:rPr>
                  <w:t>Klicken oder tippen Sie hier, um Text einzugeben.</w:t>
                </w:r>
              </w:sdtContent>
            </w:sdt>
          </w:p>
        </w:tc>
      </w:tr>
      <w:tr w:rsidR="003024C0" w:rsidRPr="00CF407A" w14:paraId="2608C4B2" w14:textId="77777777" w:rsidTr="003024C0">
        <w:tc>
          <w:tcPr>
            <w:tcW w:w="2213" w:type="dxa"/>
            <w:shd w:val="clear" w:color="auto" w:fill="auto"/>
          </w:tcPr>
          <w:p w14:paraId="1DC90278" w14:textId="77777777" w:rsidR="003024C0" w:rsidRPr="00CF407A" w:rsidRDefault="003024C0" w:rsidP="00DD0CCC">
            <w:r w:rsidRPr="00CF407A">
              <w:t>Mobil:</w:t>
            </w:r>
          </w:p>
        </w:tc>
        <w:tc>
          <w:tcPr>
            <w:tcW w:w="6713" w:type="dxa"/>
            <w:shd w:val="clear" w:color="auto" w:fill="auto"/>
          </w:tcPr>
          <w:p w14:paraId="4370677F" w14:textId="161217A9" w:rsidR="003024C0" w:rsidRPr="00CF407A" w:rsidRDefault="001734F6" w:rsidP="00DD0CCC">
            <w:pPr>
              <w:rPr>
                <w:szCs w:val="20"/>
              </w:rPr>
            </w:pPr>
            <w:sdt>
              <w:sdtPr>
                <w:rPr>
                  <w:szCs w:val="20"/>
                </w:rPr>
                <w:id w:val="900340574"/>
                <w:placeholder>
                  <w:docPart w:val="106770CE161A451F9245FE7C15C0B248"/>
                </w:placeholder>
                <w:temporary/>
                <w:showingPlcHdr/>
                <w15:color w:val="FFCC00"/>
                <w:text/>
              </w:sdtPr>
              <w:sdtEndPr/>
              <w:sdtContent>
                <w:r w:rsidR="00956179" w:rsidRPr="00CF407A">
                  <w:rPr>
                    <w:rStyle w:val="Platzhaltertext"/>
                    <w:rFonts w:cs="Arial"/>
                  </w:rPr>
                  <w:t>Klicken oder tippen Sie hier, um Text einzugeben.</w:t>
                </w:r>
              </w:sdtContent>
            </w:sdt>
          </w:p>
        </w:tc>
      </w:tr>
      <w:tr w:rsidR="003024C0" w:rsidRPr="00CF407A" w14:paraId="6CA8065B" w14:textId="77777777" w:rsidTr="003024C0">
        <w:tc>
          <w:tcPr>
            <w:tcW w:w="2213" w:type="dxa"/>
            <w:shd w:val="clear" w:color="auto" w:fill="auto"/>
          </w:tcPr>
          <w:p w14:paraId="396EA9B8" w14:textId="77777777" w:rsidR="003024C0" w:rsidRPr="00CF407A" w:rsidRDefault="003024C0" w:rsidP="00DD0CCC">
            <w:r w:rsidRPr="00CF407A">
              <w:t xml:space="preserve">E-Mail: </w:t>
            </w:r>
          </w:p>
        </w:tc>
        <w:tc>
          <w:tcPr>
            <w:tcW w:w="6713" w:type="dxa"/>
            <w:shd w:val="clear" w:color="auto" w:fill="auto"/>
          </w:tcPr>
          <w:p w14:paraId="6571D581" w14:textId="119006AE" w:rsidR="003024C0" w:rsidRPr="00CF407A" w:rsidRDefault="001734F6" w:rsidP="00DD0CCC">
            <w:pPr>
              <w:rPr>
                <w:szCs w:val="20"/>
              </w:rPr>
            </w:pPr>
            <w:sdt>
              <w:sdtPr>
                <w:rPr>
                  <w:szCs w:val="20"/>
                </w:rPr>
                <w:id w:val="118966390"/>
                <w:placeholder>
                  <w:docPart w:val="D625620D53864BD1B2258714739E9429"/>
                </w:placeholder>
                <w:temporary/>
                <w:showingPlcHdr/>
                <w15:color w:val="FFCC00"/>
                <w:text/>
              </w:sdtPr>
              <w:sdtEndPr/>
              <w:sdtContent>
                <w:r w:rsidR="00956179" w:rsidRPr="00CF407A">
                  <w:rPr>
                    <w:rStyle w:val="Platzhaltertext"/>
                    <w:rFonts w:cs="Arial"/>
                  </w:rPr>
                  <w:t>Klicken oder tippen Sie hier, um Text einzugeben.</w:t>
                </w:r>
              </w:sdtContent>
            </w:sdt>
          </w:p>
        </w:tc>
      </w:tr>
    </w:tbl>
    <w:p w14:paraId="0508CF64" w14:textId="77777777" w:rsidR="006A0612" w:rsidRPr="00CF407A" w:rsidRDefault="006A0612" w:rsidP="00DD0CCC"/>
    <w:p w14:paraId="3E08EC65" w14:textId="34CFDBE7" w:rsidR="006A0612" w:rsidRPr="00CF407A" w:rsidRDefault="006A0612" w:rsidP="001734F6">
      <w:pPr>
        <w:pStyle w:val="Anlagenberschrift"/>
      </w:pPr>
      <w:r w:rsidRPr="00CF407A">
        <w:t>DIENSTLEISTER</w:t>
      </w:r>
      <w:r w:rsidR="00F12BD2">
        <w:t>*IN</w:t>
      </w:r>
    </w:p>
    <w:p w14:paraId="7761B9F3" w14:textId="77777777" w:rsidR="006A0612" w:rsidRPr="00CF407A" w:rsidRDefault="006A0612" w:rsidP="00DD0CCC"/>
    <w:p w14:paraId="7B27A89E" w14:textId="19DD3126" w:rsidR="006A0612" w:rsidRPr="00CF407A" w:rsidRDefault="006A0612" w:rsidP="00DD0CCC">
      <w:r w:rsidRPr="00CF407A">
        <w:t>Der</w:t>
      </w:r>
      <w:r w:rsidR="00F12BD2">
        <w:t>*die</w:t>
      </w:r>
      <w:r w:rsidRPr="00CF407A">
        <w:t xml:space="preserve"> Auftraggeber</w:t>
      </w:r>
      <w:r w:rsidR="00F12BD2">
        <w:t>*in</w:t>
      </w:r>
      <w:r w:rsidRPr="00CF407A">
        <w:t xml:space="preserve"> hat den</w:t>
      </w:r>
      <w:r w:rsidR="00F12BD2">
        <w:t>*die</w:t>
      </w:r>
      <w:r w:rsidRPr="00CF407A">
        <w:t xml:space="preserve"> nachfolgend genannte</w:t>
      </w:r>
      <w:r w:rsidR="00F12BD2">
        <w:t>*</w:t>
      </w:r>
      <w:r w:rsidRPr="00CF407A">
        <w:t>n Dienstleister</w:t>
      </w:r>
      <w:r w:rsidR="00F12BD2">
        <w:t>*in</w:t>
      </w:r>
      <w:r w:rsidRPr="00CF407A">
        <w:t xml:space="preserve"> mit der Übermittlung der Avisodaten sowie der Übernahme der Statusdaten beauftragt.</w:t>
      </w:r>
    </w:p>
    <w:p w14:paraId="3B7CB3A7" w14:textId="479D3B5C" w:rsidR="006A0612" w:rsidRPr="00CF407A" w:rsidRDefault="006A0612" w:rsidP="00DD0CCC">
      <w:pPr>
        <w:rPr>
          <w:highlight w:val="yellow"/>
        </w:rPr>
      </w:pPr>
    </w:p>
    <w:p w14:paraId="3A04EA0E" w14:textId="48D0A231" w:rsidR="006A0612" w:rsidRPr="00CF407A" w:rsidRDefault="001734F6" w:rsidP="00DD0CCC">
      <w:pPr>
        <w:rPr>
          <w:szCs w:val="20"/>
          <w:highlight w:val="yellow"/>
        </w:rPr>
      </w:pPr>
      <w:sdt>
        <w:sdtPr>
          <w:rPr>
            <w:szCs w:val="20"/>
          </w:rPr>
          <w:alias w:val="Firmename DL"/>
          <w:tag w:val="Firmename DL"/>
          <w:id w:val="-59025074"/>
          <w:placeholder>
            <w:docPart w:val="9F392DEABFF74A3B958E8048C69C354A"/>
          </w:placeholder>
          <w:temporary/>
          <w:showingPlcHdr/>
          <w15:color w:val="FFCC00"/>
          <w:text/>
        </w:sdtPr>
        <w:sdtEndPr/>
        <w:sdtContent>
          <w:r w:rsidR="00956179" w:rsidRPr="00CF407A">
            <w:rPr>
              <w:rStyle w:val="Platzhaltertext"/>
              <w:rFonts w:cs="Arial"/>
            </w:rPr>
            <w:t>Klicken oder tippen Sie hier, um Text einzugeben.</w:t>
          </w:r>
        </w:sdtContent>
      </w:sdt>
    </w:p>
    <w:p w14:paraId="6BF15C39" w14:textId="5F08B23A" w:rsidR="006A0612" w:rsidRPr="00CF407A" w:rsidRDefault="001734F6" w:rsidP="00DD0CCC">
      <w:pPr>
        <w:rPr>
          <w:szCs w:val="20"/>
        </w:rPr>
      </w:pPr>
      <w:sdt>
        <w:sdtPr>
          <w:rPr>
            <w:szCs w:val="20"/>
          </w:rPr>
          <w:alias w:val="Ansprechpartner DL"/>
          <w:tag w:val="Ansprechpartner DL"/>
          <w:id w:val="-933978922"/>
          <w:placeholder>
            <w:docPart w:val="0055FABD733C4C3C8F80D1BCC8F33C92"/>
          </w:placeholder>
          <w:temporary/>
          <w:showingPlcHdr/>
          <w15:color w:val="FFCC00"/>
          <w:text/>
        </w:sdtPr>
        <w:sdtEndPr/>
        <w:sdtContent>
          <w:r w:rsidR="00B708C0" w:rsidRPr="00CF407A">
            <w:rPr>
              <w:rStyle w:val="Platzhaltertext"/>
              <w:rFonts w:cs="Arial"/>
            </w:rPr>
            <w:t>Klicken oder tippen Sie hier, um Text einzugeben.</w:t>
          </w:r>
        </w:sdtContent>
      </w:sdt>
    </w:p>
    <w:p w14:paraId="7914F5C2" w14:textId="77777777" w:rsidR="00B708C0" w:rsidRPr="00CF407A" w:rsidRDefault="001734F6" w:rsidP="00DD0CCC">
      <w:pPr>
        <w:rPr>
          <w:szCs w:val="20"/>
        </w:rPr>
      </w:pPr>
      <w:sdt>
        <w:sdtPr>
          <w:rPr>
            <w:szCs w:val="20"/>
          </w:rPr>
          <w:alias w:val="Adresse DL"/>
          <w:tag w:val="Ansprechpartner DL"/>
          <w:id w:val="-87465371"/>
          <w:placeholder>
            <w:docPart w:val="5FE14DA89EF0454F922FD9FA4A922F8C"/>
          </w:placeholder>
          <w:temporary/>
          <w:showingPlcHdr/>
          <w15:color w:val="FFCC00"/>
          <w:text/>
        </w:sdtPr>
        <w:sdtEndPr/>
        <w:sdtContent>
          <w:r w:rsidR="00B708C0" w:rsidRPr="00CF407A">
            <w:rPr>
              <w:rStyle w:val="Platzhaltertext"/>
              <w:rFonts w:cs="Arial"/>
            </w:rPr>
            <w:t>Klicken oder tippen Sie hier, um Text einzugeben.</w:t>
          </w:r>
        </w:sdtContent>
      </w:sdt>
      <w:r w:rsidR="00B708C0" w:rsidRPr="00CF407A">
        <w:rPr>
          <w:szCs w:val="20"/>
        </w:rPr>
        <w:t xml:space="preserve"> </w:t>
      </w:r>
    </w:p>
    <w:p w14:paraId="2A744C3D" w14:textId="77777777" w:rsidR="006C2A1B" w:rsidRPr="00CF407A" w:rsidRDefault="001734F6" w:rsidP="00DD0CCC">
      <w:pPr>
        <w:rPr>
          <w:szCs w:val="20"/>
        </w:rPr>
      </w:pPr>
      <w:sdt>
        <w:sdtPr>
          <w:rPr>
            <w:szCs w:val="20"/>
          </w:rPr>
          <w:alias w:val="Tel DL"/>
          <w:tag w:val="Ansprechpartner DL"/>
          <w:id w:val="-1719890908"/>
          <w:placeholder>
            <w:docPart w:val="741E80D9FDB04248B4F239BF50E74AD5"/>
          </w:placeholder>
          <w:temporary/>
          <w:showingPlcHdr/>
          <w15:color w:val="FFCC00"/>
          <w:text/>
        </w:sdtPr>
        <w:sdtEndPr/>
        <w:sdtContent>
          <w:r w:rsidR="006C2A1B" w:rsidRPr="00CF407A">
            <w:rPr>
              <w:rStyle w:val="Platzhaltertext"/>
              <w:rFonts w:cs="Arial"/>
            </w:rPr>
            <w:t>Klicken oder tippen Sie hier, um Text einzugeben.</w:t>
          </w:r>
        </w:sdtContent>
      </w:sdt>
      <w:r w:rsidR="006C2A1B" w:rsidRPr="00CF407A">
        <w:rPr>
          <w:szCs w:val="20"/>
        </w:rPr>
        <w:t xml:space="preserve"> </w:t>
      </w:r>
    </w:p>
    <w:p w14:paraId="663F9CF9" w14:textId="22B111BE" w:rsidR="006A0612" w:rsidRPr="00CF407A" w:rsidRDefault="001734F6" w:rsidP="00DD0CCC">
      <w:pPr>
        <w:rPr>
          <w:szCs w:val="20"/>
        </w:rPr>
      </w:pPr>
      <w:sdt>
        <w:sdtPr>
          <w:rPr>
            <w:szCs w:val="20"/>
          </w:rPr>
          <w:alias w:val="e-Mail DL"/>
          <w:tag w:val="Ansprechpartner DL"/>
          <w:id w:val="-357887607"/>
          <w:placeholder>
            <w:docPart w:val="A6BE25F398DE44AD8C9953B098313429"/>
          </w:placeholder>
          <w:temporary/>
          <w:showingPlcHdr/>
          <w15:color w:val="FFCC00"/>
          <w:text/>
        </w:sdtPr>
        <w:sdtEndPr/>
        <w:sdtContent>
          <w:r w:rsidR="006C2A1B" w:rsidRPr="00CF407A">
            <w:rPr>
              <w:rStyle w:val="Platzhaltertext"/>
              <w:rFonts w:cs="Arial"/>
            </w:rPr>
            <w:t>Klicken oder tippen Sie hier, um Text einzugeben.</w:t>
          </w:r>
        </w:sdtContent>
      </w:sdt>
      <w:r w:rsidR="006C2A1B" w:rsidRPr="00CF407A">
        <w:rPr>
          <w:szCs w:val="20"/>
        </w:rPr>
        <w:t xml:space="preserve"> </w:t>
      </w:r>
      <w:r w:rsidR="006A0612" w:rsidRPr="00CF407A">
        <w:rPr>
          <w:szCs w:val="20"/>
        </w:rPr>
        <w:br w:type="page"/>
      </w:r>
    </w:p>
    <w:p w14:paraId="3175E0DD" w14:textId="17E29D46" w:rsidR="006A0612" w:rsidRPr="00CF407A" w:rsidRDefault="006A0612" w:rsidP="00DD0CCC">
      <w:pPr>
        <w:pStyle w:val="berschrift1"/>
      </w:pPr>
      <w:r w:rsidRPr="00CF407A">
        <w:lastRenderedPageBreak/>
        <w:t>datenübermittlung UND -VerarBeitung Durch dienstleister</w:t>
      </w:r>
      <w:r w:rsidR="00716686">
        <w:t>*IN</w:t>
      </w:r>
    </w:p>
    <w:p w14:paraId="1240410D" w14:textId="7458F357" w:rsidR="006A0612" w:rsidRPr="00CF407A" w:rsidRDefault="006A0612" w:rsidP="00DD0CCC">
      <w:r w:rsidRPr="00CF407A">
        <w:t>Der</w:t>
      </w:r>
      <w:r w:rsidR="00716686">
        <w:t>*die</w:t>
      </w:r>
      <w:r w:rsidRPr="00CF407A">
        <w:t xml:space="preserve"> Auftraggeber</w:t>
      </w:r>
      <w:r w:rsidR="00716686">
        <w:t>*in</w:t>
      </w:r>
      <w:r w:rsidRPr="00CF407A">
        <w:t xml:space="preserve"> hat den</w:t>
      </w:r>
      <w:r w:rsidR="00716686">
        <w:t>*die</w:t>
      </w:r>
      <w:r w:rsidRPr="00CF407A">
        <w:t xml:space="preserve"> obengenannte</w:t>
      </w:r>
      <w:r w:rsidR="00716686">
        <w:t>*</w:t>
      </w:r>
      <w:r w:rsidRPr="00CF407A">
        <w:t>n Dienstleister</w:t>
      </w:r>
      <w:r w:rsidR="00716686">
        <w:t>*in</w:t>
      </w:r>
      <w:r w:rsidRPr="00CF407A">
        <w:t xml:space="preserve"> mit der Übermittlung der Avisodaten sowie der Übernahme der Statusdaten beauftragt. Die Datenübermittlung erfolgt über den FTP-Account des</w:t>
      </w:r>
      <w:r w:rsidR="00716686">
        <w:t>*der</w:t>
      </w:r>
      <w:r w:rsidRPr="00CF407A">
        <w:t xml:space="preserve"> Dienstleister</w:t>
      </w:r>
      <w:r w:rsidR="00336E45">
        <w:t>*in</w:t>
      </w:r>
      <w:r w:rsidRPr="00CF407A">
        <w:t>.</w:t>
      </w:r>
      <w:r w:rsidR="001009DD" w:rsidRPr="00CF407A">
        <w:t>*)</w:t>
      </w:r>
      <w:r w:rsidRPr="00CF407A" w:rsidDel="00B23F16">
        <w:t xml:space="preserve"> </w:t>
      </w:r>
    </w:p>
    <w:p w14:paraId="460C3D21" w14:textId="137C3829" w:rsidR="006A0612" w:rsidRPr="00CF407A" w:rsidRDefault="006A0612" w:rsidP="00DD0CCC">
      <w:r w:rsidRPr="00CF407A">
        <w:t>Der</w:t>
      </w:r>
      <w:r w:rsidR="00336E45">
        <w:t>*die</w:t>
      </w:r>
      <w:r w:rsidRPr="00CF407A">
        <w:t xml:space="preserve"> Dienstleister</w:t>
      </w:r>
      <w:r w:rsidR="00336E45">
        <w:t>*in</w:t>
      </w:r>
      <w:r w:rsidRPr="00CF407A">
        <w:t xml:space="preserve"> ist berechtigt unter Anwendung der Behördenkennung des</w:t>
      </w:r>
      <w:r w:rsidR="00336E45">
        <w:t>*der</w:t>
      </w:r>
      <w:r w:rsidRPr="00CF407A">
        <w:t xml:space="preserve"> Auftraggeber</w:t>
      </w:r>
      <w:r w:rsidR="00AD51D2">
        <w:t>*in</w:t>
      </w:r>
      <w:r w:rsidRPr="00CF407A">
        <w:t xml:space="preserve"> die nötigen Avisodaten zu übermitteln und die Statusdaten zu übernehmen.</w:t>
      </w:r>
    </w:p>
    <w:p w14:paraId="25E6E7C0" w14:textId="26558738" w:rsidR="00420B98" w:rsidRPr="00CF407A" w:rsidRDefault="00420B98" w:rsidP="00DD0CCC"/>
    <w:p w14:paraId="2429CF6D" w14:textId="653E857A" w:rsidR="00420B98" w:rsidRPr="00CF407A" w:rsidRDefault="00420B98" w:rsidP="00DD0CCC">
      <w:r w:rsidRPr="00CF407A">
        <w:t>*) Im Fall der A</w:t>
      </w:r>
      <w:r w:rsidR="0047338F" w:rsidRPr="00CF407A">
        <w:t>bwicklung über eine</w:t>
      </w:r>
      <w:r w:rsidR="00AD51D2">
        <w:t>*</w:t>
      </w:r>
      <w:r w:rsidR="0047338F" w:rsidRPr="00CF407A">
        <w:t>n Dienstleister</w:t>
      </w:r>
      <w:r w:rsidR="00AD51D2">
        <w:t>*in</w:t>
      </w:r>
      <w:r w:rsidR="0047338F" w:rsidRPr="00CF407A">
        <w:t xml:space="preserve"> entfällt Anlage 2</w:t>
      </w:r>
    </w:p>
    <w:p w14:paraId="5E91F7AC" w14:textId="77777777" w:rsidR="006A0612" w:rsidRPr="00CF407A" w:rsidRDefault="006A0612" w:rsidP="00DD0CCC"/>
    <w:p w14:paraId="20D775C6" w14:textId="77777777" w:rsidR="006A0612" w:rsidRPr="00CF407A" w:rsidRDefault="006A0612" w:rsidP="00DD0CCC"/>
    <w:p w14:paraId="04CE032D" w14:textId="77777777" w:rsidR="006A0612" w:rsidRPr="00CF407A" w:rsidRDefault="006A0612" w:rsidP="00DD0CCC"/>
    <w:sdt>
      <w:sdtPr>
        <w:rPr>
          <w:szCs w:val="20"/>
        </w:rPr>
        <w:alias w:val="Behörde"/>
        <w:tag w:val="Behörde"/>
        <w:id w:val="-716740866"/>
        <w:placeholder>
          <w:docPart w:val="DefaultPlaceholder_-1854013440"/>
        </w:placeholder>
        <w:temporary/>
        <w:showingPlcHdr/>
        <w15:appearance w15:val="tags"/>
        <w:text/>
      </w:sdtPr>
      <w:sdtEndPr/>
      <w:sdtContent>
        <w:p w14:paraId="6E5C8B72" w14:textId="42EF5E73" w:rsidR="006A0612" w:rsidRPr="00CF407A" w:rsidRDefault="00310F3A" w:rsidP="00DD0CCC">
          <w:pPr>
            <w:rPr>
              <w:szCs w:val="20"/>
            </w:rPr>
          </w:pPr>
          <w:r w:rsidRPr="00CF407A">
            <w:rPr>
              <w:rStyle w:val="Platzhaltertext"/>
              <w:rFonts w:cs="Arial"/>
            </w:rPr>
            <w:t>Klicken oder tippen Sie hier, um Text einzugeben.</w:t>
          </w:r>
        </w:p>
      </w:sdtContent>
    </w:sdt>
    <w:sdt>
      <w:sdtPr>
        <w:rPr>
          <w:szCs w:val="20"/>
        </w:rPr>
        <w:alias w:val="von Post erhaltene Behördenkennung"/>
        <w:tag w:val="Behörde"/>
        <w:id w:val="-1318256124"/>
        <w:placeholder>
          <w:docPart w:val="BA2D6E5B7D2549AE8F602EA8A405E3C2"/>
        </w:placeholder>
        <w:temporary/>
        <w:showingPlcHdr/>
        <w15:appearance w15:val="tags"/>
        <w:text/>
      </w:sdtPr>
      <w:sdtEndPr/>
      <w:sdtContent>
        <w:p w14:paraId="4FE9AF89" w14:textId="77777777" w:rsidR="006E619D" w:rsidRPr="00CF407A" w:rsidRDefault="006E619D" w:rsidP="00DD0CCC">
          <w:pPr>
            <w:rPr>
              <w:szCs w:val="20"/>
            </w:rPr>
          </w:pPr>
          <w:r w:rsidRPr="00CF407A">
            <w:rPr>
              <w:rStyle w:val="Platzhaltertext"/>
              <w:rFonts w:cs="Arial"/>
            </w:rPr>
            <w:t>Klicken oder tippen Sie hier, um Text einzugeben.</w:t>
          </w:r>
        </w:p>
      </w:sdtContent>
    </w:sdt>
    <w:p w14:paraId="663B96C3" w14:textId="04270D6E" w:rsidR="006A0612" w:rsidRPr="00CF407A" w:rsidRDefault="006A0612" w:rsidP="00DD0CCC"/>
    <w:p w14:paraId="693ADD32" w14:textId="77777777" w:rsidR="006E619D" w:rsidRPr="00CF407A" w:rsidRDefault="006E619D" w:rsidP="00DD0CCC"/>
    <w:p w14:paraId="1713A3A3" w14:textId="77777777" w:rsidR="006A0612" w:rsidRPr="00CF407A" w:rsidRDefault="006A0612" w:rsidP="00DD0CCC"/>
    <w:p w14:paraId="67797429" w14:textId="77777777" w:rsidR="006A0612" w:rsidRPr="00CF407A" w:rsidRDefault="006A0612" w:rsidP="00DD0CCC">
      <w:r w:rsidRPr="00CF407A">
        <w:t>...................................................</w:t>
      </w:r>
      <w:r w:rsidRPr="00CF407A">
        <w:tab/>
      </w:r>
      <w:r w:rsidRPr="00CF407A">
        <w:tab/>
      </w:r>
      <w:r w:rsidRPr="00CF407A">
        <w:tab/>
        <w:t>...................................................</w:t>
      </w:r>
    </w:p>
    <w:p w14:paraId="396A41D4" w14:textId="77777777" w:rsidR="006A0612" w:rsidRPr="00CF407A" w:rsidRDefault="006A0612" w:rsidP="00DD0CCC">
      <w:r w:rsidRPr="00CF407A">
        <w:t>&lt;Ort&gt;, am &lt;Datum&gt;</w:t>
      </w:r>
      <w:r w:rsidRPr="00CF407A">
        <w:tab/>
      </w:r>
      <w:r w:rsidRPr="00CF407A">
        <w:tab/>
      </w:r>
      <w:r w:rsidRPr="00CF407A">
        <w:tab/>
      </w:r>
      <w:r w:rsidRPr="00CF407A">
        <w:tab/>
      </w:r>
      <w:r w:rsidRPr="00CF407A">
        <w:tab/>
        <w:t>&lt;Vor- und Zuname&gt;</w:t>
      </w:r>
    </w:p>
    <w:p w14:paraId="3C6C424D" w14:textId="77777777" w:rsidR="006A0612" w:rsidRPr="00CF407A" w:rsidRDefault="006A0612" w:rsidP="00DD0CCC"/>
    <w:p w14:paraId="2038471C" w14:textId="77777777" w:rsidR="006A0612" w:rsidRPr="00CF407A" w:rsidRDefault="006A0612" w:rsidP="00DD0CCC"/>
    <w:p w14:paraId="48317051" w14:textId="1056DD54" w:rsidR="006A0612" w:rsidRPr="00CF407A" w:rsidRDefault="006A0612" w:rsidP="00DD0CCC"/>
    <w:sdt>
      <w:sdtPr>
        <w:rPr>
          <w:szCs w:val="20"/>
        </w:rPr>
        <w:alias w:val="Dienstleister"/>
        <w:tag w:val="Dienstleister"/>
        <w:id w:val="-1358500834"/>
        <w:placeholder>
          <w:docPart w:val="3D6D5EDBEADF4BE088B10F2335106E17"/>
        </w:placeholder>
        <w:temporary/>
        <w:showingPlcHdr/>
        <w15:appearance w15:val="tags"/>
        <w:text/>
      </w:sdtPr>
      <w:sdtEndPr/>
      <w:sdtContent>
        <w:p w14:paraId="517829FB" w14:textId="77777777" w:rsidR="000E3079" w:rsidRPr="00CF407A" w:rsidRDefault="000E3079" w:rsidP="00DD0CCC">
          <w:pPr>
            <w:rPr>
              <w:szCs w:val="20"/>
            </w:rPr>
          </w:pPr>
          <w:r w:rsidRPr="00CF407A">
            <w:rPr>
              <w:rStyle w:val="Platzhaltertext"/>
              <w:rFonts w:cs="Arial"/>
            </w:rPr>
            <w:t>Klicken oder tippen Sie hier, um Text einzugeben.</w:t>
          </w:r>
        </w:p>
      </w:sdtContent>
    </w:sdt>
    <w:p w14:paraId="6F7587C0" w14:textId="0AE5BF59" w:rsidR="000E3079" w:rsidRPr="00CF407A" w:rsidRDefault="000E3079" w:rsidP="00DD0CCC"/>
    <w:p w14:paraId="2AEA70B5" w14:textId="77777777" w:rsidR="000E3079" w:rsidRPr="00CF407A" w:rsidRDefault="000E3079" w:rsidP="00DD0CCC"/>
    <w:p w14:paraId="2BAEA33A" w14:textId="77777777" w:rsidR="006A0612" w:rsidRPr="00CF407A" w:rsidRDefault="006A0612" w:rsidP="00DD0CCC"/>
    <w:p w14:paraId="65B8ACB4" w14:textId="77777777" w:rsidR="006A0612" w:rsidRPr="00CF407A" w:rsidRDefault="006A0612" w:rsidP="00DD0CCC">
      <w:r w:rsidRPr="00CF407A">
        <w:t>...................................................</w:t>
      </w:r>
      <w:r w:rsidRPr="00CF407A">
        <w:tab/>
      </w:r>
      <w:r w:rsidRPr="00CF407A">
        <w:tab/>
      </w:r>
      <w:r w:rsidRPr="00CF407A">
        <w:tab/>
        <w:t>...................................................</w:t>
      </w:r>
    </w:p>
    <w:p w14:paraId="78C65DEA" w14:textId="77777777" w:rsidR="006A0612" w:rsidRPr="00CF407A" w:rsidRDefault="006A0612" w:rsidP="00DD0CCC">
      <w:r w:rsidRPr="00CF407A">
        <w:t>&lt;Ort&gt;, am &lt;Datum&gt;</w:t>
      </w:r>
      <w:r w:rsidRPr="00CF407A">
        <w:tab/>
      </w:r>
      <w:r w:rsidRPr="00CF407A">
        <w:tab/>
      </w:r>
      <w:r w:rsidRPr="00CF407A">
        <w:tab/>
      </w:r>
      <w:r w:rsidRPr="00CF407A">
        <w:tab/>
      </w:r>
      <w:r w:rsidRPr="00CF407A">
        <w:tab/>
        <w:t>&lt;Vor- und Zuname&gt;</w:t>
      </w:r>
    </w:p>
    <w:p w14:paraId="6D0DC2C1" w14:textId="77777777" w:rsidR="006A0612" w:rsidRPr="00B424FA" w:rsidRDefault="006A0612" w:rsidP="001734F6">
      <w:pPr>
        <w:pStyle w:val="Anlagenberschrift"/>
      </w:pPr>
    </w:p>
    <w:p w14:paraId="43F563EB" w14:textId="77777777" w:rsidR="00C6701D" w:rsidRPr="00B424FA" w:rsidRDefault="00C6701D" w:rsidP="00DD0CCC"/>
    <w:p w14:paraId="38070750" w14:textId="77777777" w:rsidR="000C5095" w:rsidRPr="00B424FA" w:rsidRDefault="000C5095" w:rsidP="00DD0CCC"/>
    <w:p w14:paraId="00B052D8" w14:textId="77777777" w:rsidR="000C5095" w:rsidRPr="00B424FA" w:rsidRDefault="000C5095" w:rsidP="00DD0CCC"/>
    <w:p w14:paraId="0766E697" w14:textId="77777777" w:rsidR="000C5095" w:rsidRPr="00B424FA" w:rsidRDefault="000C5095" w:rsidP="00DD0CCC"/>
    <w:p w14:paraId="11A8D23A" w14:textId="77777777" w:rsidR="000C5095" w:rsidRPr="00B424FA" w:rsidRDefault="000C5095" w:rsidP="00DD0CCC"/>
    <w:p w14:paraId="1495AFDC" w14:textId="77777777" w:rsidR="000C5095" w:rsidRPr="00B424FA" w:rsidRDefault="000C5095" w:rsidP="00DD0CCC"/>
    <w:p w14:paraId="4D885044" w14:textId="77777777" w:rsidR="000C5095" w:rsidRPr="00B424FA" w:rsidRDefault="000C5095" w:rsidP="00DD0CCC"/>
    <w:p w14:paraId="017C31E3" w14:textId="77777777" w:rsidR="000C5095" w:rsidRPr="00B424FA" w:rsidRDefault="000C5095" w:rsidP="00DD0CCC"/>
    <w:p w14:paraId="14927FEC" w14:textId="77777777" w:rsidR="000C5095" w:rsidRPr="00B424FA" w:rsidRDefault="000C5095" w:rsidP="00DD0CCC"/>
    <w:p w14:paraId="53424BE3" w14:textId="77777777" w:rsidR="000C5095" w:rsidRPr="00B424FA" w:rsidRDefault="000C5095" w:rsidP="00DD0CCC"/>
    <w:p w14:paraId="31662FED" w14:textId="77777777" w:rsidR="000C5095" w:rsidRPr="00B424FA" w:rsidRDefault="000C5095" w:rsidP="00DD0CCC"/>
    <w:p w14:paraId="38495AD5" w14:textId="77777777" w:rsidR="000C5095" w:rsidRPr="00B424FA" w:rsidRDefault="000C5095" w:rsidP="00DD0CCC">
      <w:r w:rsidRPr="00B424FA">
        <w:tab/>
      </w:r>
    </w:p>
    <w:sectPr w:rsidR="000C5095" w:rsidRPr="00B424FA" w:rsidSect="00BC37B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1" w:h="16817"/>
      <w:pgMar w:top="2129" w:right="1701" w:bottom="1134" w:left="1418" w:header="851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F616B" w14:textId="77777777" w:rsidR="005A716B" w:rsidRDefault="005A716B" w:rsidP="00DD0CCC">
      <w:r>
        <w:separator/>
      </w:r>
    </w:p>
    <w:p w14:paraId="71092241" w14:textId="77777777" w:rsidR="005A716B" w:rsidRDefault="005A716B" w:rsidP="00DD0CCC"/>
    <w:p w14:paraId="06741665" w14:textId="77777777" w:rsidR="005A716B" w:rsidRDefault="005A716B" w:rsidP="00DD0CCC"/>
    <w:p w14:paraId="2E8BE10E" w14:textId="77777777" w:rsidR="005A716B" w:rsidRDefault="005A716B" w:rsidP="00DD0CCC"/>
    <w:p w14:paraId="4745B10C" w14:textId="77777777" w:rsidR="005A716B" w:rsidRDefault="005A716B" w:rsidP="00DD0CCC"/>
    <w:p w14:paraId="57A606D4" w14:textId="77777777" w:rsidR="005A716B" w:rsidRDefault="005A716B" w:rsidP="00DD0CCC"/>
    <w:p w14:paraId="1760DB52" w14:textId="77777777" w:rsidR="005A716B" w:rsidRDefault="005A716B" w:rsidP="00DD0CCC"/>
    <w:p w14:paraId="79CA8644" w14:textId="77777777" w:rsidR="005A716B" w:rsidRDefault="005A716B" w:rsidP="00DD0CCC"/>
    <w:p w14:paraId="698DE8B8" w14:textId="77777777" w:rsidR="005A716B" w:rsidRDefault="005A716B" w:rsidP="00DD0CCC"/>
    <w:p w14:paraId="0425CB2A" w14:textId="77777777" w:rsidR="005A716B" w:rsidRDefault="005A716B" w:rsidP="00DD0CCC"/>
    <w:p w14:paraId="38EFC873" w14:textId="77777777" w:rsidR="005A716B" w:rsidRDefault="005A716B" w:rsidP="00DD0CCC"/>
  </w:endnote>
  <w:endnote w:type="continuationSeparator" w:id="0">
    <w:p w14:paraId="5DBD77D9" w14:textId="77777777" w:rsidR="005A716B" w:rsidRDefault="005A716B" w:rsidP="00DD0CCC">
      <w:r>
        <w:continuationSeparator/>
      </w:r>
    </w:p>
    <w:p w14:paraId="48AB9D44" w14:textId="77777777" w:rsidR="005A716B" w:rsidRDefault="005A716B" w:rsidP="00DD0CCC"/>
    <w:p w14:paraId="7ABD26F2" w14:textId="77777777" w:rsidR="005A716B" w:rsidRDefault="005A716B" w:rsidP="00DD0CCC"/>
    <w:p w14:paraId="458C0BAC" w14:textId="77777777" w:rsidR="005A716B" w:rsidRDefault="005A716B" w:rsidP="00DD0CCC"/>
    <w:p w14:paraId="28A8A5C5" w14:textId="77777777" w:rsidR="005A716B" w:rsidRDefault="005A716B" w:rsidP="00DD0CCC"/>
    <w:p w14:paraId="68EC39B3" w14:textId="77777777" w:rsidR="005A716B" w:rsidRDefault="005A716B" w:rsidP="00DD0CCC"/>
    <w:p w14:paraId="496E7EA3" w14:textId="77777777" w:rsidR="005A716B" w:rsidRDefault="005A716B" w:rsidP="00DD0CCC"/>
    <w:p w14:paraId="2EFD21A9" w14:textId="77777777" w:rsidR="005A716B" w:rsidRDefault="005A716B" w:rsidP="00DD0CCC"/>
    <w:p w14:paraId="40012032" w14:textId="77777777" w:rsidR="005A716B" w:rsidRDefault="005A716B" w:rsidP="00DD0CCC"/>
    <w:p w14:paraId="063CE2CD" w14:textId="77777777" w:rsidR="005A716B" w:rsidRDefault="005A716B" w:rsidP="00DD0CCC"/>
    <w:p w14:paraId="68D594A2" w14:textId="77777777" w:rsidR="005A716B" w:rsidRDefault="005A716B" w:rsidP="00DD0C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variable"/>
    <w:sig w:usb0="E00002FF" w:usb1="5000205A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ost Sans">
    <w:panose1 w:val="00000500000000000000"/>
    <w:charset w:val="00"/>
    <w:family w:val="auto"/>
    <w:pitch w:val="variable"/>
    <w:sig w:usb0="00000007" w:usb1="02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F7D94" w14:textId="77777777" w:rsidR="009934D7" w:rsidRDefault="009934D7" w:rsidP="00DD0CCC">
    <w:pPr>
      <w:pStyle w:val="Fuzeile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75214285" w14:textId="77777777" w:rsidR="009934D7" w:rsidRDefault="009934D7" w:rsidP="00DD0CCC">
    <w:pPr>
      <w:pStyle w:val="Fuzeile"/>
    </w:pPr>
  </w:p>
  <w:p w14:paraId="1801EB85" w14:textId="77777777" w:rsidR="00405958" w:rsidRDefault="00405958" w:rsidP="00DD0CCC"/>
  <w:p w14:paraId="3F336C8C" w14:textId="77777777" w:rsidR="00013E8B" w:rsidRDefault="00013E8B" w:rsidP="00DD0CCC"/>
  <w:p w14:paraId="145D98EF" w14:textId="77777777" w:rsidR="000234F3" w:rsidRDefault="000234F3" w:rsidP="00DD0CCC"/>
  <w:p w14:paraId="3428236C" w14:textId="77777777" w:rsidR="000234F3" w:rsidRDefault="000234F3" w:rsidP="00DD0CCC"/>
  <w:p w14:paraId="7210DA53" w14:textId="77777777" w:rsidR="000234F3" w:rsidRDefault="000234F3" w:rsidP="00DD0CCC"/>
  <w:p w14:paraId="081EAA17" w14:textId="77777777" w:rsidR="000234F3" w:rsidRDefault="000234F3" w:rsidP="00DD0CCC"/>
  <w:p w14:paraId="5FF4E4C5" w14:textId="77777777" w:rsidR="000234F3" w:rsidRDefault="000234F3" w:rsidP="00DD0CCC"/>
  <w:p w14:paraId="0FFE0147" w14:textId="77777777" w:rsidR="000234F3" w:rsidRDefault="000234F3" w:rsidP="00DD0CCC"/>
  <w:p w14:paraId="4F74D261" w14:textId="77777777" w:rsidR="000234F3" w:rsidRDefault="000234F3" w:rsidP="00DD0CCC"/>
  <w:p w14:paraId="1D41D8C6" w14:textId="77777777" w:rsidR="000234F3" w:rsidRDefault="000234F3" w:rsidP="00DD0CC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CB9CB" w14:textId="2B4B3E52" w:rsidR="009934D7" w:rsidRPr="0063245E" w:rsidRDefault="00C122F9" w:rsidP="00DD0CCC">
    <w:pPr>
      <w:pStyle w:val="Fuzeile"/>
      <w:rPr>
        <w:rFonts w:cs="Arial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0" allowOverlap="1" wp14:anchorId="00A29A6C" wp14:editId="616AD178">
              <wp:simplePos x="0" y="0"/>
              <wp:positionH relativeFrom="page">
                <wp:posOffset>0</wp:posOffset>
              </wp:positionH>
              <wp:positionV relativeFrom="page">
                <wp:posOffset>10218420</wp:posOffset>
              </wp:positionV>
              <wp:extent cx="7557135" cy="269240"/>
              <wp:effectExtent l="0" t="0" r="0" b="0"/>
              <wp:wrapNone/>
              <wp:docPr id="5" name="MSIPCM3090437caca95e03ffa5f4e8" descr="{&quot;HashCode&quot;:197170126,&quot;Height&quot;:840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7135" cy="2692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C0FC620" w14:textId="0FDCFC12" w:rsidR="00C122F9" w:rsidRPr="00C122F9" w:rsidRDefault="00C122F9" w:rsidP="00DD0CCC">
                          <w:r w:rsidRPr="00C122F9">
                            <w:t>Allgemein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A29A6C" id="_x0000_t202" coordsize="21600,21600" o:spt="202" path="m,l,21600r21600,l21600,xe">
              <v:stroke joinstyle="miter"/>
              <v:path gradientshapeok="t" o:connecttype="rect"/>
            </v:shapetype>
            <v:shape id="MSIPCM3090437caca95e03ffa5f4e8" o:spid="_x0000_s1026" type="#_x0000_t202" alt="{&quot;HashCode&quot;:197170126,&quot;Height&quot;:840.0,&quot;Width&quot;:595.0,&quot;Placement&quot;:&quot;Footer&quot;,&quot;Index&quot;:&quot;Primary&quot;,&quot;Section&quot;:1,&quot;Top&quot;:0.0,&quot;Left&quot;:0.0}" style="position:absolute;left:0;text-align:left;margin-left:0;margin-top:804.6pt;width:595.05pt;height:21.2pt;z-index:251665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" o:allowincell="f" filled="f" stroked="f" strokeweight=".5pt">
              <v:textbox inset="20pt,0,,0">
                <w:txbxContent>
                  <w:p w14:paraId="2C0FC620" w14:textId="0FDCFC12" w:rsidR="00C122F9" w:rsidRPr="00C122F9" w:rsidRDefault="00C122F9" w:rsidP="00DD0CCC">
                    <w:r w:rsidRPr="00C122F9">
                      <w:t>Allgemein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72538"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55A1F3E2" wp14:editId="4115F9FF">
              <wp:simplePos x="0" y="0"/>
              <wp:positionH relativeFrom="column">
                <wp:posOffset>-2540</wp:posOffset>
              </wp:positionH>
              <wp:positionV relativeFrom="paragraph">
                <wp:posOffset>-105882</wp:posOffset>
              </wp:positionV>
              <wp:extent cx="5732706" cy="0"/>
              <wp:effectExtent l="0" t="0" r="8255" b="12700"/>
              <wp:wrapNone/>
              <wp:docPr id="12" name="Gerade Verbindung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2706" cy="0"/>
                      </a:xfrm>
                      <a:prstGeom prst="line">
                        <a:avLst/>
                      </a:prstGeom>
                      <a:ln w="1778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3F3B13F5" id="Gerade Verbindung 12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pt,-8.35pt" to="451.2pt,-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" strokecolor="black [3213]" strokeweight="1.4pt">
              <v:stroke joinstyle="miter"/>
            </v:line>
          </w:pict>
        </mc:Fallback>
      </mc:AlternateContent>
    </w:r>
    <w:r w:rsidR="00DA3B54">
      <w:rPr>
        <w:noProof/>
      </w:rPr>
      <mc:AlternateContent>
        <mc:Choice Requires="wps">
          <w:drawing>
            <wp:anchor distT="0" distB="0" distL="114300" distR="114300" simplePos="0" relativeHeight="251663872" behindDoc="0" locked="1" layoutInCell="1" allowOverlap="1" wp14:anchorId="2D18AE32" wp14:editId="26DF7A26">
              <wp:simplePos x="0" y="0"/>
              <wp:positionH relativeFrom="page">
                <wp:posOffset>4908550</wp:posOffset>
              </wp:positionH>
              <wp:positionV relativeFrom="page">
                <wp:posOffset>10051415</wp:posOffset>
              </wp:positionV>
              <wp:extent cx="1906270" cy="388620"/>
              <wp:effectExtent l="0" t="0" r="0" b="0"/>
              <wp:wrapNone/>
              <wp:docPr id="1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906270" cy="3886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AC1651" w14:textId="77777777" w:rsidR="00DA3B54" w:rsidRPr="00D6290A" w:rsidRDefault="00DA3B54" w:rsidP="00DD0CCC">
                          <w:pPr>
                            <w:rPr>
                              <w:lang w:bidi="de-DE"/>
                            </w:rPr>
                          </w:pPr>
                          <w:r w:rsidRPr="00D6290A">
                            <w:rPr>
                              <w:lang w:bidi="de-DE"/>
                            </w:rPr>
                            <w:t xml:space="preserve">Informationen zum Datenschutz finden </w:t>
                          </w:r>
                          <w:r w:rsidR="002B303C" w:rsidRPr="00D6290A">
                            <w:rPr>
                              <w:lang w:bidi="de-DE"/>
                            </w:rPr>
                            <w:br/>
                          </w:r>
                          <w:r w:rsidRPr="00D6290A">
                            <w:rPr>
                              <w:lang w:bidi="de-DE"/>
                            </w:rPr>
                            <w:t>Sie unter post.at/datenschutz</w:t>
                          </w:r>
                        </w:p>
                        <w:p w14:paraId="2DE11065" w14:textId="77777777" w:rsidR="00DA3B54" w:rsidRPr="00D6290A" w:rsidRDefault="00DA3B54" w:rsidP="00DD0CCC"/>
                        <w:p w14:paraId="2E3ECCE8" w14:textId="77777777" w:rsidR="00DA3B54" w:rsidRPr="00D6290A" w:rsidRDefault="00DA3B54" w:rsidP="00DD0CCC"/>
                        <w:p w14:paraId="3A47AE6F" w14:textId="77777777" w:rsidR="00DA3B54" w:rsidRPr="00D6290A" w:rsidRDefault="00DA3B54" w:rsidP="00DD0CCC"/>
                        <w:p w14:paraId="6AFB9D1B" w14:textId="77777777" w:rsidR="00DA3B54" w:rsidRPr="00D6290A" w:rsidRDefault="00DA3B54" w:rsidP="00DD0CCC">
                          <w:r w:rsidRPr="00D6290A">
                            <w:t>z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D18AE32" id="Text Box 2" o:spid="_x0000_s1027" type="#_x0000_t202" style="position:absolute;left:0;text-align:left;margin-left:386.5pt;margin-top:791.45pt;width:150.1pt;height:30.6pt;z-index: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" filled="f" stroked="f">
              <v:path arrowok="t"/>
              <v:textbox>
                <w:txbxContent>
                  <w:p w14:paraId="5DAC1651" w14:textId="77777777" w:rsidR="00DA3B54" w:rsidRPr="00D6290A" w:rsidRDefault="00DA3B54" w:rsidP="00DD0CCC">
                    <w:pPr>
                      <w:rPr>
                        <w:lang w:bidi="de-DE"/>
                      </w:rPr>
                    </w:pPr>
                    <w:r w:rsidRPr="00D6290A">
                      <w:rPr>
                        <w:lang w:bidi="de-DE"/>
                      </w:rPr>
                      <w:t xml:space="preserve">Informationen zum Datenschutz finden </w:t>
                    </w:r>
                    <w:r w:rsidR="002B303C" w:rsidRPr="00D6290A">
                      <w:rPr>
                        <w:lang w:bidi="de-DE"/>
                      </w:rPr>
                      <w:br/>
                    </w:r>
                    <w:r w:rsidRPr="00D6290A">
                      <w:rPr>
                        <w:lang w:bidi="de-DE"/>
                      </w:rPr>
                      <w:t>Sie unter post.at/datenschutz</w:t>
                    </w:r>
                  </w:p>
                  <w:p w14:paraId="2DE11065" w14:textId="77777777" w:rsidR="00DA3B54" w:rsidRPr="00D6290A" w:rsidRDefault="00DA3B54" w:rsidP="00DD0CCC"/>
                  <w:p w14:paraId="2E3ECCE8" w14:textId="77777777" w:rsidR="00DA3B54" w:rsidRPr="00D6290A" w:rsidRDefault="00DA3B54" w:rsidP="00DD0CCC"/>
                  <w:p w14:paraId="3A47AE6F" w14:textId="77777777" w:rsidR="00DA3B54" w:rsidRPr="00D6290A" w:rsidRDefault="00DA3B54" w:rsidP="00DD0CCC"/>
                  <w:p w14:paraId="6AFB9D1B" w14:textId="77777777" w:rsidR="00DA3B54" w:rsidRPr="00D6290A" w:rsidRDefault="00DA3B54" w:rsidP="00DD0CCC">
                    <w:r w:rsidRPr="00D6290A">
                      <w:t>z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DA3B54">
      <w:rPr>
        <w:noProof/>
      </w:rPr>
      <mc:AlternateContent>
        <mc:Choice Requires="wps">
          <w:drawing>
            <wp:anchor distT="0" distB="0" distL="114300" distR="114300" simplePos="0" relativeHeight="251661824" behindDoc="0" locked="1" layoutInCell="1" allowOverlap="1" wp14:anchorId="2D18AE32" wp14:editId="26DF7A26">
              <wp:simplePos x="0" y="0"/>
              <wp:positionH relativeFrom="page">
                <wp:posOffset>2397760</wp:posOffset>
              </wp:positionH>
              <wp:positionV relativeFrom="page">
                <wp:posOffset>10051415</wp:posOffset>
              </wp:positionV>
              <wp:extent cx="2120265" cy="573405"/>
              <wp:effectExtent l="0" t="0" r="0" b="0"/>
              <wp:wrapNone/>
              <wp:docPr id="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120265" cy="573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255D50" w14:textId="77777777" w:rsidR="00F72538" w:rsidRPr="00D6290A" w:rsidRDefault="00DA3B54" w:rsidP="00DD0CCC">
                          <w:pPr>
                            <w:rPr>
                              <w:lang w:bidi="de-DE"/>
                            </w:rPr>
                          </w:pPr>
                          <w:r w:rsidRPr="00D6290A">
                            <w:rPr>
                              <w:lang w:bidi="de-DE"/>
                            </w:rPr>
                            <w:t>Firmensitz: Wien | Firmenbuchnummer: 180219d</w:t>
                          </w:r>
                        </w:p>
                        <w:p w14:paraId="2E79AC31" w14:textId="77777777" w:rsidR="002B303C" w:rsidRPr="00D6290A" w:rsidRDefault="00DA3B54" w:rsidP="00DD0CCC">
                          <w:pPr>
                            <w:rPr>
                              <w:lang w:bidi="de-DE"/>
                            </w:rPr>
                          </w:pPr>
                          <w:r w:rsidRPr="00D6290A">
                            <w:rPr>
                              <w:lang w:bidi="de-DE"/>
                            </w:rPr>
                            <w:t>Firmenbuchgericht</w:t>
                          </w:r>
                          <w:r w:rsidR="002B303C" w:rsidRPr="00D6290A">
                            <w:rPr>
                              <w:lang w:bidi="de-DE"/>
                            </w:rPr>
                            <w:t xml:space="preserve">: Handelsgericht </w:t>
                          </w:r>
                          <w:r w:rsidRPr="00D6290A">
                            <w:rPr>
                              <w:lang w:bidi="de-DE"/>
                            </w:rPr>
                            <w:t>Wien</w:t>
                          </w:r>
                        </w:p>
                        <w:p w14:paraId="0CCF9D62" w14:textId="77777777" w:rsidR="00DA3B54" w:rsidRPr="00D6290A" w:rsidRDefault="00DA3B54" w:rsidP="00DD0CCC">
                          <w:pPr>
                            <w:rPr>
                              <w:lang w:bidi="de-DE"/>
                            </w:rPr>
                          </w:pPr>
                          <w:r w:rsidRPr="00D6290A">
                            <w:rPr>
                              <w:lang w:bidi="de-DE"/>
                            </w:rPr>
                            <w:t>UID: ATU 46674503</w:t>
                          </w:r>
                        </w:p>
                        <w:p w14:paraId="13D57A51" w14:textId="77777777" w:rsidR="00DA3B54" w:rsidRPr="00D6290A" w:rsidRDefault="00DA3B54" w:rsidP="00DD0CCC"/>
                        <w:p w14:paraId="7FC2345D" w14:textId="77777777" w:rsidR="00DA3B54" w:rsidRPr="00D6290A" w:rsidRDefault="00DA3B54" w:rsidP="00DD0CCC"/>
                        <w:p w14:paraId="585FC3CD" w14:textId="77777777" w:rsidR="00DA3B54" w:rsidRPr="00D6290A" w:rsidRDefault="00DA3B54" w:rsidP="00DD0CCC">
                          <w:r w:rsidRPr="00D6290A">
                            <w:t>z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D18AE32" id="_x0000_s1028" type="#_x0000_t202" style="position:absolute;left:0;text-align:left;margin-left:188.8pt;margin-top:791.45pt;width:166.95pt;height:45.15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" filled="f" stroked="f">
              <v:path arrowok="t"/>
              <v:textbox>
                <w:txbxContent>
                  <w:p w14:paraId="42255D50" w14:textId="77777777" w:rsidR="00F72538" w:rsidRPr="00D6290A" w:rsidRDefault="00DA3B54" w:rsidP="00DD0CCC">
                    <w:pPr>
                      <w:rPr>
                        <w:lang w:bidi="de-DE"/>
                      </w:rPr>
                    </w:pPr>
                    <w:r w:rsidRPr="00D6290A">
                      <w:rPr>
                        <w:lang w:bidi="de-DE"/>
                      </w:rPr>
                      <w:t>Firmensitz: Wien | Firmenbuchnummer: 180219d</w:t>
                    </w:r>
                  </w:p>
                  <w:p w14:paraId="2E79AC31" w14:textId="77777777" w:rsidR="002B303C" w:rsidRPr="00D6290A" w:rsidRDefault="00DA3B54" w:rsidP="00DD0CCC">
                    <w:pPr>
                      <w:rPr>
                        <w:lang w:bidi="de-DE"/>
                      </w:rPr>
                    </w:pPr>
                    <w:r w:rsidRPr="00D6290A">
                      <w:rPr>
                        <w:lang w:bidi="de-DE"/>
                      </w:rPr>
                      <w:t>Firmenbuchgericht</w:t>
                    </w:r>
                    <w:r w:rsidR="002B303C" w:rsidRPr="00D6290A">
                      <w:rPr>
                        <w:lang w:bidi="de-DE"/>
                      </w:rPr>
                      <w:t xml:space="preserve">: Handelsgericht </w:t>
                    </w:r>
                    <w:r w:rsidRPr="00D6290A">
                      <w:rPr>
                        <w:lang w:bidi="de-DE"/>
                      </w:rPr>
                      <w:t>Wien</w:t>
                    </w:r>
                  </w:p>
                  <w:p w14:paraId="0CCF9D62" w14:textId="77777777" w:rsidR="00DA3B54" w:rsidRPr="00D6290A" w:rsidRDefault="00DA3B54" w:rsidP="00DD0CCC">
                    <w:pPr>
                      <w:rPr>
                        <w:lang w:bidi="de-DE"/>
                      </w:rPr>
                    </w:pPr>
                    <w:r w:rsidRPr="00D6290A">
                      <w:rPr>
                        <w:lang w:bidi="de-DE"/>
                      </w:rPr>
                      <w:t>UID: ATU 46674503</w:t>
                    </w:r>
                  </w:p>
                  <w:p w14:paraId="13D57A51" w14:textId="77777777" w:rsidR="00DA3B54" w:rsidRPr="00D6290A" w:rsidRDefault="00DA3B54" w:rsidP="00DD0CCC"/>
                  <w:p w14:paraId="7FC2345D" w14:textId="77777777" w:rsidR="00DA3B54" w:rsidRPr="00D6290A" w:rsidRDefault="00DA3B54" w:rsidP="00DD0CCC"/>
                  <w:p w14:paraId="585FC3CD" w14:textId="77777777" w:rsidR="00DA3B54" w:rsidRPr="00D6290A" w:rsidRDefault="00DA3B54" w:rsidP="00DD0CCC">
                    <w:r w:rsidRPr="00D6290A">
                      <w:t>z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9273D4">
      <w:rPr>
        <w:noProof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3247DC3" wp14:editId="29F95850">
              <wp:simplePos x="0" y="0"/>
              <wp:positionH relativeFrom="page">
                <wp:posOffset>769620</wp:posOffset>
              </wp:positionH>
              <wp:positionV relativeFrom="page">
                <wp:posOffset>10051415</wp:posOffset>
              </wp:positionV>
              <wp:extent cx="1195705" cy="388620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195705" cy="3886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13C5C9" w14:textId="77777777" w:rsidR="00DA3B54" w:rsidRPr="00D6290A" w:rsidRDefault="00EB3B61" w:rsidP="00DD0CCC">
                          <w:pPr>
                            <w:rPr>
                              <w:lang w:bidi="de-DE"/>
                            </w:rPr>
                          </w:pPr>
                          <w:r w:rsidRPr="00D6290A">
                            <w:rPr>
                              <w:lang w:bidi="de-DE"/>
                            </w:rPr>
                            <w:t>Österreichische Post AG</w:t>
                          </w:r>
                        </w:p>
                        <w:p w14:paraId="7697837D" w14:textId="77777777" w:rsidR="00EB3B61" w:rsidRPr="00D6290A" w:rsidRDefault="00EB3B61" w:rsidP="00DD0CCC">
                          <w:pPr>
                            <w:rPr>
                              <w:lang w:bidi="de-DE"/>
                            </w:rPr>
                          </w:pPr>
                          <w:r w:rsidRPr="00D6290A">
                            <w:rPr>
                              <w:lang w:bidi="de-DE"/>
                            </w:rPr>
                            <w:t>post.at</w:t>
                          </w:r>
                        </w:p>
                        <w:p w14:paraId="2D9C3996" w14:textId="77777777" w:rsidR="00EB3B61" w:rsidRPr="00D6290A" w:rsidRDefault="00EB3B61" w:rsidP="00DD0CCC"/>
                        <w:p w14:paraId="5D5A0DFA" w14:textId="77777777" w:rsidR="00EB3B61" w:rsidRPr="00D6290A" w:rsidRDefault="00EB3B61" w:rsidP="00DD0CCC"/>
                        <w:p w14:paraId="62D70B88" w14:textId="77777777" w:rsidR="00EB3B61" w:rsidRPr="00D6290A" w:rsidRDefault="00EB3B61" w:rsidP="00DD0CCC"/>
                        <w:p w14:paraId="6EE246D5" w14:textId="77777777" w:rsidR="009934D7" w:rsidRPr="00D6290A" w:rsidRDefault="00DA3B54" w:rsidP="00DD0CCC">
                          <w:r w:rsidRPr="00D6290A">
                            <w:t>z</w:t>
                          </w:r>
                          <w:r w:rsidR="00B95560" w:rsidRPr="00D6290A">
                            <w:t>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3247DC3" id="_x0000_s1029" type="#_x0000_t202" style="position:absolute;left:0;text-align:left;margin-left:60.6pt;margin-top:791.45pt;width:94.15pt;height:30.6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" filled="f" stroked="f">
              <v:path arrowok="t"/>
              <v:textbox>
                <w:txbxContent>
                  <w:p w14:paraId="2913C5C9" w14:textId="77777777" w:rsidR="00DA3B54" w:rsidRPr="00D6290A" w:rsidRDefault="00EB3B61" w:rsidP="00DD0CCC">
                    <w:pPr>
                      <w:rPr>
                        <w:lang w:bidi="de-DE"/>
                      </w:rPr>
                    </w:pPr>
                    <w:r w:rsidRPr="00D6290A">
                      <w:rPr>
                        <w:lang w:bidi="de-DE"/>
                      </w:rPr>
                      <w:t>Österreichische Post AG</w:t>
                    </w:r>
                  </w:p>
                  <w:p w14:paraId="7697837D" w14:textId="77777777" w:rsidR="00EB3B61" w:rsidRPr="00D6290A" w:rsidRDefault="00EB3B61" w:rsidP="00DD0CCC">
                    <w:pPr>
                      <w:rPr>
                        <w:lang w:bidi="de-DE"/>
                      </w:rPr>
                    </w:pPr>
                    <w:r w:rsidRPr="00D6290A">
                      <w:rPr>
                        <w:lang w:bidi="de-DE"/>
                      </w:rPr>
                      <w:t>post.at</w:t>
                    </w:r>
                  </w:p>
                  <w:p w14:paraId="2D9C3996" w14:textId="77777777" w:rsidR="00EB3B61" w:rsidRPr="00D6290A" w:rsidRDefault="00EB3B61" w:rsidP="00DD0CCC"/>
                  <w:p w14:paraId="5D5A0DFA" w14:textId="77777777" w:rsidR="00EB3B61" w:rsidRPr="00D6290A" w:rsidRDefault="00EB3B61" w:rsidP="00DD0CCC"/>
                  <w:p w14:paraId="62D70B88" w14:textId="77777777" w:rsidR="00EB3B61" w:rsidRPr="00D6290A" w:rsidRDefault="00EB3B61" w:rsidP="00DD0CCC"/>
                  <w:p w14:paraId="6EE246D5" w14:textId="77777777" w:rsidR="009934D7" w:rsidRPr="00D6290A" w:rsidRDefault="00DA3B54" w:rsidP="00DD0CCC">
                    <w:r w:rsidRPr="00D6290A">
                      <w:t>z</w:t>
                    </w:r>
                    <w:r w:rsidR="00B95560" w:rsidRPr="00D6290A">
                      <w:t>0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90E95" w14:textId="77777777" w:rsidR="00C122F9" w:rsidRDefault="00C122F9" w:rsidP="00DD0CC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39F8F" w14:textId="77777777" w:rsidR="005A716B" w:rsidRDefault="005A716B" w:rsidP="00DD0CCC">
      <w:r>
        <w:separator/>
      </w:r>
    </w:p>
    <w:p w14:paraId="75DD295B" w14:textId="77777777" w:rsidR="005A716B" w:rsidRDefault="005A716B" w:rsidP="00DD0CCC"/>
    <w:p w14:paraId="4088845D" w14:textId="77777777" w:rsidR="005A716B" w:rsidRDefault="005A716B" w:rsidP="00DD0CCC"/>
    <w:p w14:paraId="504ACAD0" w14:textId="77777777" w:rsidR="005A716B" w:rsidRDefault="005A716B" w:rsidP="00DD0CCC"/>
    <w:p w14:paraId="60535E09" w14:textId="77777777" w:rsidR="005A716B" w:rsidRDefault="005A716B" w:rsidP="00DD0CCC"/>
    <w:p w14:paraId="794B5C41" w14:textId="77777777" w:rsidR="005A716B" w:rsidRDefault="005A716B" w:rsidP="00DD0CCC"/>
    <w:p w14:paraId="5B1F1369" w14:textId="77777777" w:rsidR="005A716B" w:rsidRDefault="005A716B" w:rsidP="00DD0CCC"/>
    <w:p w14:paraId="52388F44" w14:textId="77777777" w:rsidR="005A716B" w:rsidRDefault="005A716B" w:rsidP="00DD0CCC"/>
    <w:p w14:paraId="5EDD01A9" w14:textId="77777777" w:rsidR="005A716B" w:rsidRDefault="005A716B" w:rsidP="00DD0CCC"/>
    <w:p w14:paraId="5F95A80E" w14:textId="77777777" w:rsidR="005A716B" w:rsidRDefault="005A716B" w:rsidP="00DD0CCC"/>
    <w:p w14:paraId="0B5CFE00" w14:textId="77777777" w:rsidR="005A716B" w:rsidRDefault="005A716B" w:rsidP="00DD0CCC"/>
  </w:footnote>
  <w:footnote w:type="continuationSeparator" w:id="0">
    <w:p w14:paraId="68307F79" w14:textId="77777777" w:rsidR="005A716B" w:rsidRDefault="005A716B" w:rsidP="00DD0CCC">
      <w:r>
        <w:continuationSeparator/>
      </w:r>
    </w:p>
    <w:p w14:paraId="2797228B" w14:textId="77777777" w:rsidR="005A716B" w:rsidRDefault="005A716B" w:rsidP="00DD0CCC"/>
    <w:p w14:paraId="6C150350" w14:textId="77777777" w:rsidR="005A716B" w:rsidRDefault="005A716B" w:rsidP="00DD0CCC"/>
    <w:p w14:paraId="7D2D0593" w14:textId="77777777" w:rsidR="005A716B" w:rsidRDefault="005A716B" w:rsidP="00DD0CCC"/>
    <w:p w14:paraId="433BDFCC" w14:textId="77777777" w:rsidR="005A716B" w:rsidRDefault="005A716B" w:rsidP="00DD0CCC"/>
    <w:p w14:paraId="6B0577A3" w14:textId="77777777" w:rsidR="005A716B" w:rsidRDefault="005A716B" w:rsidP="00DD0CCC"/>
    <w:p w14:paraId="4BCBA2F2" w14:textId="77777777" w:rsidR="005A716B" w:rsidRDefault="005A716B" w:rsidP="00DD0CCC"/>
    <w:p w14:paraId="5E370C22" w14:textId="77777777" w:rsidR="005A716B" w:rsidRDefault="005A716B" w:rsidP="00DD0CCC"/>
    <w:p w14:paraId="00D9559D" w14:textId="77777777" w:rsidR="005A716B" w:rsidRDefault="005A716B" w:rsidP="00DD0CCC"/>
    <w:p w14:paraId="2CB612AC" w14:textId="77777777" w:rsidR="005A716B" w:rsidRDefault="005A716B" w:rsidP="00DD0CCC"/>
    <w:p w14:paraId="5FF71186" w14:textId="77777777" w:rsidR="005A716B" w:rsidRDefault="005A716B" w:rsidP="00DD0C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054A2" w14:textId="77777777" w:rsidR="00C122F9" w:rsidRDefault="00C122F9" w:rsidP="00DD0CCC">
    <w:pPr>
      <w:pStyle w:val="Kopfzeile"/>
    </w:pPr>
  </w:p>
  <w:p w14:paraId="58D6B53C" w14:textId="77777777" w:rsidR="000234F3" w:rsidRDefault="000234F3" w:rsidP="00DD0CCC"/>
  <w:p w14:paraId="15E0B844" w14:textId="77777777" w:rsidR="000234F3" w:rsidRDefault="000234F3" w:rsidP="00DD0CCC"/>
  <w:p w14:paraId="0CC5BF1B" w14:textId="77777777" w:rsidR="000234F3" w:rsidRDefault="000234F3" w:rsidP="00DD0CCC"/>
  <w:p w14:paraId="50E7CE98" w14:textId="77777777" w:rsidR="000234F3" w:rsidRDefault="000234F3" w:rsidP="00DD0CCC"/>
  <w:p w14:paraId="11D0DBB6" w14:textId="77777777" w:rsidR="000234F3" w:rsidRDefault="000234F3" w:rsidP="00DD0CCC"/>
  <w:p w14:paraId="011360D6" w14:textId="77777777" w:rsidR="000234F3" w:rsidRDefault="000234F3" w:rsidP="00DD0CCC"/>
  <w:p w14:paraId="2878B9D6" w14:textId="77777777" w:rsidR="000234F3" w:rsidRDefault="000234F3" w:rsidP="00DD0CCC"/>
  <w:p w14:paraId="10E18240" w14:textId="77777777" w:rsidR="000234F3" w:rsidRDefault="000234F3" w:rsidP="00DD0CC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B6391" w14:textId="77777777" w:rsidR="009934D7" w:rsidRPr="00F72538" w:rsidRDefault="00BD7761" w:rsidP="00DD0CCC">
    <w:pPr>
      <w:pStyle w:val="Kopfzeile"/>
      <w:rPr>
        <w:spacing w:val="-6"/>
      </w:rPr>
    </w:pPr>
    <w:r>
      <w:rPr>
        <w:noProof/>
      </w:rPr>
      <w:drawing>
        <wp:inline distT="0" distB="0" distL="0" distR="0" wp14:anchorId="613AD6F7" wp14:editId="2955A097">
          <wp:extent cx="887156" cy="563516"/>
          <wp:effectExtent l="0" t="0" r="1905" b="0"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post_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87156" cy="5635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273D4">
      <w:rPr>
        <w:noProof/>
      </w:rPr>
      <mc:AlternateContent>
        <mc:Choice Requires="wps">
          <w:drawing>
            <wp:anchor distT="4294967295" distB="4294967295" distL="114300" distR="114300" simplePos="0" relativeHeight="251658752" behindDoc="1" locked="1" layoutInCell="1" allowOverlap="1" wp14:anchorId="54FE990C" wp14:editId="4642332E">
              <wp:simplePos x="0" y="0"/>
              <wp:positionH relativeFrom="page">
                <wp:posOffset>180340</wp:posOffset>
              </wp:positionH>
              <wp:positionV relativeFrom="page">
                <wp:posOffset>5346699</wp:posOffset>
              </wp:positionV>
              <wp:extent cx="114300" cy="0"/>
              <wp:effectExtent l="0" t="0" r="0" b="0"/>
              <wp:wrapNone/>
              <wp:docPr id="4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C0C0C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1AEE6F1F" id="Line 8" o:spid="_x0000_s1026" style="position:absolute;z-index:-25165772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14.2pt,421pt" to="23.2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" strokecolor="silver" strokeweight=".5pt">
              <o:lock v:ext="edit" shapetype="f"/>
              <w10:wrap anchorx="page" anchory="page"/>
              <w10:anchorlock/>
            </v:line>
          </w:pict>
        </mc:Fallback>
      </mc:AlternateContent>
    </w:r>
    <w:r w:rsidR="009273D4"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1" locked="1" layoutInCell="1" allowOverlap="1" wp14:anchorId="74B25309" wp14:editId="78286C9D">
              <wp:simplePos x="0" y="0"/>
              <wp:positionH relativeFrom="page">
                <wp:posOffset>180340</wp:posOffset>
              </wp:positionH>
              <wp:positionV relativeFrom="page">
                <wp:posOffset>7129144</wp:posOffset>
              </wp:positionV>
              <wp:extent cx="114300" cy="0"/>
              <wp:effectExtent l="0" t="0" r="0" b="0"/>
              <wp:wrapNone/>
              <wp:docPr id="3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C0C0C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20DBF077" id="Line 7" o:spid="_x0000_s1026" style="position:absolute;z-index:-25165875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14.2pt,561.35pt" to="23.2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" strokecolor="silver" strokeweight=".5pt">
              <o:lock v:ext="edit" shapetype="f"/>
              <w10:wrap anchorx="page" anchory="page"/>
              <w10:anchorlock/>
            </v:line>
          </w:pict>
        </mc:Fallback>
      </mc:AlternateContent>
    </w:r>
    <w:r w:rsidR="009273D4">
      <w:rPr>
        <w:noProof/>
      </w:rPr>
      <mc:AlternateContent>
        <mc:Choice Requires="wps">
          <w:drawing>
            <wp:anchor distT="4294967295" distB="4294967295" distL="114300" distR="114300" simplePos="0" relativeHeight="251656704" behindDoc="1" locked="1" layoutInCell="1" allowOverlap="1" wp14:anchorId="41DBB60D" wp14:editId="24E3E3AC">
              <wp:simplePos x="0" y="0"/>
              <wp:positionH relativeFrom="page">
                <wp:posOffset>180340</wp:posOffset>
              </wp:positionH>
              <wp:positionV relativeFrom="page">
                <wp:posOffset>3564254</wp:posOffset>
              </wp:positionV>
              <wp:extent cx="114300" cy="0"/>
              <wp:effectExtent l="0" t="0" r="0" b="0"/>
              <wp:wrapNone/>
              <wp:docPr id="2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C0C0C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15260FBE" id="Line 5" o:spid="_x0000_s1026" style="position:absolute;z-index:-25165977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14.2pt,280.65pt" to="23.2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" strokecolor="silver" strokeweight=".5pt">
              <o:lock v:ext="edit" shapetype="f"/>
              <w10:wrap anchorx="page" anchory="page"/>
              <w10:anchorlock/>
            </v:line>
          </w:pict>
        </mc:Fallback>
      </mc:AlternateContent>
    </w:r>
  </w:p>
  <w:p w14:paraId="58B7849F" w14:textId="77777777" w:rsidR="00405958" w:rsidRDefault="00405958" w:rsidP="00DD0CCC"/>
  <w:p w14:paraId="1D051D4F" w14:textId="77777777" w:rsidR="00013E8B" w:rsidRDefault="00013E8B" w:rsidP="00DD0CCC"/>
  <w:p w14:paraId="75E37404" w14:textId="77777777" w:rsidR="000234F3" w:rsidRDefault="000234F3" w:rsidP="00DD0CCC"/>
  <w:p w14:paraId="4F3D40C3" w14:textId="77777777" w:rsidR="000234F3" w:rsidRDefault="000234F3" w:rsidP="00DD0CCC"/>
  <w:p w14:paraId="58863BE2" w14:textId="77777777" w:rsidR="000234F3" w:rsidRDefault="000234F3" w:rsidP="00DD0CCC"/>
  <w:p w14:paraId="63029342" w14:textId="77777777" w:rsidR="000234F3" w:rsidRDefault="000234F3" w:rsidP="00DD0CCC"/>
  <w:p w14:paraId="6471A525" w14:textId="77777777" w:rsidR="000234F3" w:rsidRDefault="000234F3" w:rsidP="00DD0CCC"/>
  <w:p w14:paraId="57F93C60" w14:textId="77777777" w:rsidR="000234F3" w:rsidRDefault="000234F3" w:rsidP="00DD0CCC"/>
  <w:p w14:paraId="5E3455AC" w14:textId="77777777" w:rsidR="000234F3" w:rsidRDefault="000234F3" w:rsidP="00DD0CCC"/>
  <w:p w14:paraId="65308054" w14:textId="77777777" w:rsidR="000234F3" w:rsidRDefault="000234F3" w:rsidP="00DD0CC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720E9" w14:textId="77777777" w:rsidR="00C122F9" w:rsidRDefault="00C122F9" w:rsidP="00DD0CC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FF5CF0"/>
    <w:multiLevelType w:val="multilevel"/>
    <w:tmpl w:val="0A5A926A"/>
    <w:lvl w:ilvl="0">
      <w:start w:val="1"/>
      <w:numFmt w:val="decimal"/>
      <w:lvlText w:val="%1."/>
      <w:lvlJc w:val="left"/>
      <w:pPr>
        <w:tabs>
          <w:tab w:val="num" w:pos="360"/>
        </w:tabs>
        <w:ind w:left="0" w:hanging="36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tabs>
          <w:tab w:val="num" w:pos="1440"/>
        </w:tabs>
        <w:ind w:left="432" w:hanging="432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2160"/>
        </w:tabs>
        <w:ind w:left="864" w:hanging="504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erschrift4"/>
      <w:lvlText w:val="%1.%2.%3.%4."/>
      <w:lvlJc w:val="left"/>
      <w:pPr>
        <w:tabs>
          <w:tab w:val="num" w:pos="1571"/>
        </w:tabs>
        <w:ind w:left="128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3960" w:hanging="1440"/>
      </w:pPr>
      <w:rPr>
        <w:rFonts w:hint="default"/>
      </w:rPr>
    </w:lvl>
  </w:abstractNum>
  <w:num w:numId="1" w16cid:durableId="19680512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AT" w:vendorID="64" w:dllVersion="6" w:nlCheck="1" w:checkStyle="1"/>
  <w:activeWritingStyle w:appName="MSWord" w:lang="de-DE" w:vendorID="64" w:dllVersion="6" w:nlCheck="1" w:checkStyle="1"/>
  <w:activeWritingStyle w:appName="MSWord" w:lang="de-DE" w:vendorID="64" w:dllVersion="4096" w:nlCheck="1" w:checkStyle="0"/>
  <w:activeWritingStyle w:appName="MSWord" w:lang="de-AT" w:vendorID="64" w:dllVersion="4096" w:nlCheck="1" w:checkStyle="0"/>
  <w:activeWritingStyle w:appName="MSWord" w:lang="en-US" w:vendorID="64" w:dllVersion="4096" w:nlCheck="1" w:checkStyle="0"/>
  <w:activeWritingStyle w:appName="MSWord" w:lang="de-AT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612"/>
    <w:rsid w:val="0000580F"/>
    <w:rsid w:val="00013E8B"/>
    <w:rsid w:val="000234F3"/>
    <w:rsid w:val="000359C2"/>
    <w:rsid w:val="000511DB"/>
    <w:rsid w:val="00067C27"/>
    <w:rsid w:val="00070F3B"/>
    <w:rsid w:val="000B34E5"/>
    <w:rsid w:val="000C3D33"/>
    <w:rsid w:val="000C5095"/>
    <w:rsid w:val="000E3079"/>
    <w:rsid w:val="001009DD"/>
    <w:rsid w:val="001034DD"/>
    <w:rsid w:val="00111A0E"/>
    <w:rsid w:val="001129C7"/>
    <w:rsid w:val="001327E1"/>
    <w:rsid w:val="00133CD6"/>
    <w:rsid w:val="00135002"/>
    <w:rsid w:val="001734F6"/>
    <w:rsid w:val="001B0208"/>
    <w:rsid w:val="001B25C2"/>
    <w:rsid w:val="001D7324"/>
    <w:rsid w:val="00216A32"/>
    <w:rsid w:val="002221E7"/>
    <w:rsid w:val="002520DA"/>
    <w:rsid w:val="00264401"/>
    <w:rsid w:val="0028539F"/>
    <w:rsid w:val="002A2105"/>
    <w:rsid w:val="002B1F8B"/>
    <w:rsid w:val="002B303C"/>
    <w:rsid w:val="002B3CBF"/>
    <w:rsid w:val="002C715E"/>
    <w:rsid w:val="002D417B"/>
    <w:rsid w:val="003024C0"/>
    <w:rsid w:val="00310F3A"/>
    <w:rsid w:val="00316352"/>
    <w:rsid w:val="00336E45"/>
    <w:rsid w:val="00384693"/>
    <w:rsid w:val="003A1DB7"/>
    <w:rsid w:val="003C69E6"/>
    <w:rsid w:val="003D5AC3"/>
    <w:rsid w:val="00405958"/>
    <w:rsid w:val="00420B98"/>
    <w:rsid w:val="00422543"/>
    <w:rsid w:val="00440038"/>
    <w:rsid w:val="004611A9"/>
    <w:rsid w:val="0047338F"/>
    <w:rsid w:val="00491602"/>
    <w:rsid w:val="00493EA2"/>
    <w:rsid w:val="00494511"/>
    <w:rsid w:val="004B2788"/>
    <w:rsid w:val="004B69A8"/>
    <w:rsid w:val="004C2919"/>
    <w:rsid w:val="00513306"/>
    <w:rsid w:val="005156A2"/>
    <w:rsid w:val="00527E39"/>
    <w:rsid w:val="00534943"/>
    <w:rsid w:val="00583419"/>
    <w:rsid w:val="005A3110"/>
    <w:rsid w:val="005A4145"/>
    <w:rsid w:val="005A716B"/>
    <w:rsid w:val="005B1753"/>
    <w:rsid w:val="005C6C5E"/>
    <w:rsid w:val="005D44AF"/>
    <w:rsid w:val="005F335B"/>
    <w:rsid w:val="005F79E6"/>
    <w:rsid w:val="00615228"/>
    <w:rsid w:val="0063245E"/>
    <w:rsid w:val="006509B2"/>
    <w:rsid w:val="006766E9"/>
    <w:rsid w:val="006828F1"/>
    <w:rsid w:val="006A0612"/>
    <w:rsid w:val="006A5C33"/>
    <w:rsid w:val="006B3789"/>
    <w:rsid w:val="006C2A1B"/>
    <w:rsid w:val="006C4EE0"/>
    <w:rsid w:val="006E619D"/>
    <w:rsid w:val="00716686"/>
    <w:rsid w:val="007314FD"/>
    <w:rsid w:val="00734C09"/>
    <w:rsid w:val="00760124"/>
    <w:rsid w:val="00767E7F"/>
    <w:rsid w:val="007A3F18"/>
    <w:rsid w:val="007A574F"/>
    <w:rsid w:val="007F0447"/>
    <w:rsid w:val="007F1586"/>
    <w:rsid w:val="00805E42"/>
    <w:rsid w:val="0082068F"/>
    <w:rsid w:val="0085015B"/>
    <w:rsid w:val="00852AAB"/>
    <w:rsid w:val="00890A19"/>
    <w:rsid w:val="008C108E"/>
    <w:rsid w:val="008D7B09"/>
    <w:rsid w:val="008E28C6"/>
    <w:rsid w:val="0090546D"/>
    <w:rsid w:val="009273D4"/>
    <w:rsid w:val="00931135"/>
    <w:rsid w:val="00956179"/>
    <w:rsid w:val="00963CB7"/>
    <w:rsid w:val="00982701"/>
    <w:rsid w:val="0098428D"/>
    <w:rsid w:val="00990C7B"/>
    <w:rsid w:val="009934D7"/>
    <w:rsid w:val="009C7A57"/>
    <w:rsid w:val="009D70DF"/>
    <w:rsid w:val="009F7B4D"/>
    <w:rsid w:val="00A309F1"/>
    <w:rsid w:val="00A56183"/>
    <w:rsid w:val="00A603C0"/>
    <w:rsid w:val="00A6463E"/>
    <w:rsid w:val="00A84D5D"/>
    <w:rsid w:val="00AA29AD"/>
    <w:rsid w:val="00AC3649"/>
    <w:rsid w:val="00AD51D2"/>
    <w:rsid w:val="00B016E8"/>
    <w:rsid w:val="00B132FB"/>
    <w:rsid w:val="00B17D42"/>
    <w:rsid w:val="00B213C2"/>
    <w:rsid w:val="00B424FA"/>
    <w:rsid w:val="00B44A5D"/>
    <w:rsid w:val="00B44B58"/>
    <w:rsid w:val="00B5255D"/>
    <w:rsid w:val="00B5510C"/>
    <w:rsid w:val="00B708C0"/>
    <w:rsid w:val="00B95560"/>
    <w:rsid w:val="00BB13D7"/>
    <w:rsid w:val="00BC37B7"/>
    <w:rsid w:val="00BC5237"/>
    <w:rsid w:val="00BD0FA3"/>
    <w:rsid w:val="00BD4CFA"/>
    <w:rsid w:val="00BD7761"/>
    <w:rsid w:val="00C071CB"/>
    <w:rsid w:val="00C075B5"/>
    <w:rsid w:val="00C11BB6"/>
    <w:rsid w:val="00C122F9"/>
    <w:rsid w:val="00C2395C"/>
    <w:rsid w:val="00C23D2B"/>
    <w:rsid w:val="00C44E61"/>
    <w:rsid w:val="00C52B92"/>
    <w:rsid w:val="00C643E0"/>
    <w:rsid w:val="00C6701D"/>
    <w:rsid w:val="00C906AF"/>
    <w:rsid w:val="00CA6DA6"/>
    <w:rsid w:val="00CA7448"/>
    <w:rsid w:val="00CB2232"/>
    <w:rsid w:val="00CF407A"/>
    <w:rsid w:val="00D024C2"/>
    <w:rsid w:val="00D05010"/>
    <w:rsid w:val="00D4438D"/>
    <w:rsid w:val="00D47C0D"/>
    <w:rsid w:val="00D6290A"/>
    <w:rsid w:val="00D74DEE"/>
    <w:rsid w:val="00DA3B54"/>
    <w:rsid w:val="00DC1DD9"/>
    <w:rsid w:val="00DD0CCC"/>
    <w:rsid w:val="00E10BE3"/>
    <w:rsid w:val="00E9416B"/>
    <w:rsid w:val="00EB3B61"/>
    <w:rsid w:val="00EC3714"/>
    <w:rsid w:val="00ED282F"/>
    <w:rsid w:val="00ED3FC8"/>
    <w:rsid w:val="00F02EBB"/>
    <w:rsid w:val="00F12BD2"/>
    <w:rsid w:val="00F43AC1"/>
    <w:rsid w:val="00F47AA8"/>
    <w:rsid w:val="00F67C4B"/>
    <w:rsid w:val="00F72538"/>
    <w:rsid w:val="00F763AE"/>
    <w:rsid w:val="00F80C6C"/>
    <w:rsid w:val="00FC7302"/>
    <w:rsid w:val="00FC7776"/>
    <w:rsid w:val="00FE4E89"/>
    <w:rsid w:val="00FF5C23"/>
    <w:rsid w:val="00FF5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3B3D823"/>
  <w15:docId w15:val="{9706343F-EF78-4575-896A-03D977A0B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utoRedefine/>
    <w:qFormat/>
    <w:rsid w:val="00DD0CCC"/>
    <w:pPr>
      <w:jc w:val="both"/>
    </w:pPr>
    <w:rPr>
      <w:rFonts w:ascii="Arial" w:hAnsi="Arial"/>
      <w:szCs w:val="24"/>
      <w:lang w:eastAsia="de-AT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716686"/>
    <w:pPr>
      <w:keepNext/>
      <w:spacing w:before="240" w:after="240"/>
      <w:outlineLvl w:val="0"/>
    </w:pPr>
    <w:rPr>
      <w:rFonts w:cs="Arial"/>
      <w:b/>
      <w:bCs/>
      <w:caps/>
      <w:kern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qFormat/>
    <w:rsid w:val="006A0612"/>
    <w:pPr>
      <w:keepNext/>
      <w:numPr>
        <w:ilvl w:val="1"/>
        <w:numId w:val="1"/>
      </w:numPr>
      <w:tabs>
        <w:tab w:val="clear" w:pos="1440"/>
      </w:tabs>
      <w:spacing w:before="240" w:after="240" w:line="360" w:lineRule="auto"/>
      <w:ind w:left="578" w:hanging="578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6A0612"/>
    <w:pPr>
      <w:keepNext/>
      <w:numPr>
        <w:ilvl w:val="2"/>
        <w:numId w:val="1"/>
      </w:numPr>
      <w:tabs>
        <w:tab w:val="clear" w:pos="2160"/>
      </w:tabs>
      <w:spacing w:before="240" w:after="120" w:line="360" w:lineRule="auto"/>
      <w:ind w:left="540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6A0612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C11B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FC11B5"/>
    <w:pPr>
      <w:tabs>
        <w:tab w:val="center" w:pos="4536"/>
        <w:tab w:val="right" w:pos="9072"/>
      </w:tabs>
    </w:pPr>
  </w:style>
  <w:style w:type="paragraph" w:customStyle="1" w:styleId="EinfacherAbsatz">
    <w:name w:val="[Einfacher Absatz]"/>
    <w:basedOn w:val="Standard"/>
    <w:rsid w:val="00FC11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  <w:lang w:bidi="de-DE"/>
    </w:rPr>
  </w:style>
  <w:style w:type="paragraph" w:styleId="Sprechblasentext">
    <w:name w:val="Balloon Text"/>
    <w:basedOn w:val="Standard"/>
    <w:semiHidden/>
    <w:rsid w:val="002D688E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5C6C5E"/>
  </w:style>
  <w:style w:type="character" w:customStyle="1" w:styleId="berschrift1Zchn">
    <w:name w:val="Überschrift 1 Zchn"/>
    <w:basedOn w:val="Absatz-Standardschriftart"/>
    <w:link w:val="berschrift1"/>
    <w:rsid w:val="00716686"/>
    <w:rPr>
      <w:rFonts w:ascii="Arial" w:hAnsi="Arial" w:cs="Arial"/>
      <w:b/>
      <w:bCs/>
      <w:caps/>
      <w:kern w:val="32"/>
      <w:szCs w:val="32"/>
      <w:lang w:eastAsia="de-AT"/>
    </w:rPr>
  </w:style>
  <w:style w:type="character" w:customStyle="1" w:styleId="berschrift2Zchn">
    <w:name w:val="Überschrift 2 Zchn"/>
    <w:basedOn w:val="Absatz-Standardschriftart"/>
    <w:link w:val="berschrift2"/>
    <w:rsid w:val="006A0612"/>
    <w:rPr>
      <w:rFonts w:ascii="Arial" w:hAnsi="Arial" w:cs="Arial"/>
      <w:b/>
      <w:bCs/>
      <w:iCs/>
      <w:szCs w:val="28"/>
      <w:lang w:eastAsia="de-AT"/>
    </w:rPr>
  </w:style>
  <w:style w:type="character" w:customStyle="1" w:styleId="berschrift3Zchn">
    <w:name w:val="Überschrift 3 Zchn"/>
    <w:basedOn w:val="Absatz-Standardschriftart"/>
    <w:link w:val="berschrift3"/>
    <w:rsid w:val="006A0612"/>
    <w:rPr>
      <w:rFonts w:ascii="Arial" w:hAnsi="Arial" w:cs="Arial"/>
      <w:bCs/>
      <w:szCs w:val="26"/>
      <w:lang w:eastAsia="de-AT"/>
    </w:rPr>
  </w:style>
  <w:style w:type="character" w:customStyle="1" w:styleId="berschrift4Zchn">
    <w:name w:val="Überschrift 4 Zchn"/>
    <w:basedOn w:val="Absatz-Standardschriftart"/>
    <w:link w:val="berschrift4"/>
    <w:rsid w:val="006A0612"/>
    <w:rPr>
      <w:rFonts w:ascii="Arial" w:hAnsi="Arial"/>
      <w:b/>
      <w:bCs/>
      <w:sz w:val="28"/>
      <w:szCs w:val="28"/>
      <w:lang w:eastAsia="de-AT"/>
    </w:rPr>
  </w:style>
  <w:style w:type="paragraph" w:customStyle="1" w:styleId="Anlagenberschrift">
    <w:name w:val="Anlagenüberschrift"/>
    <w:basedOn w:val="Standard"/>
    <w:autoRedefine/>
    <w:rsid w:val="001734F6"/>
    <w:rPr>
      <w:rFonts w:ascii="Post Sans" w:hAnsi="Post Sans"/>
      <w:b/>
      <w:caps/>
      <w:sz w:val="24"/>
    </w:rPr>
  </w:style>
  <w:style w:type="character" w:styleId="Platzhaltertext">
    <w:name w:val="Placeholder Text"/>
    <w:basedOn w:val="Absatz-Standardschriftart"/>
    <w:uiPriority w:val="99"/>
    <w:semiHidden/>
    <w:rsid w:val="00135002"/>
    <w:rPr>
      <w:color w:val="808080"/>
    </w:rPr>
  </w:style>
  <w:style w:type="paragraph" w:styleId="berarbeitung">
    <w:name w:val="Revision"/>
    <w:hidden/>
    <w:uiPriority w:val="99"/>
    <w:semiHidden/>
    <w:rsid w:val="008C108E"/>
    <w:rPr>
      <w:rFonts w:ascii="Arial" w:hAnsi="Arial"/>
      <w:szCs w:val="24"/>
      <w:lang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uqj7cq\AppData\Roaming\Microsoft\Templates\Blankodokument_d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7DFB1F-B991-4D86-B6D4-C4B9BAE84825}"/>
      </w:docPartPr>
      <w:docPartBody>
        <w:p w:rsidR="00C84991" w:rsidRDefault="0034656D">
          <w:r w:rsidRPr="00114A9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D6C45EA4E1D4BFC83FBC0E9BEC0CE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CC8F10-DEBB-4AD0-BA81-7D1F31F9A619}"/>
      </w:docPartPr>
      <w:docPartBody>
        <w:p w:rsidR="00C84991" w:rsidRDefault="0034656D" w:rsidP="0034656D">
          <w:pPr>
            <w:pStyle w:val="1D6C45EA4E1D4BFC83FBC0E9BEC0CE0A"/>
          </w:pPr>
          <w:r w:rsidRPr="00114A9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AF16C9B9F3C489CA373139A310A9F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92F9A1-76BD-4523-9B3B-70EE184C1686}"/>
      </w:docPartPr>
      <w:docPartBody>
        <w:p w:rsidR="00C84991" w:rsidRDefault="0034656D" w:rsidP="0034656D">
          <w:pPr>
            <w:pStyle w:val="7AF16C9B9F3C489CA373139A310A9FDD"/>
          </w:pPr>
          <w:r w:rsidRPr="00114A9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9C2022DDDEE4119BA57991D4C0FB2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251F5B5-ED3D-4BE2-8F8C-54DE26EDFBA5}"/>
      </w:docPartPr>
      <w:docPartBody>
        <w:p w:rsidR="00C84991" w:rsidRDefault="0034656D" w:rsidP="0034656D">
          <w:pPr>
            <w:pStyle w:val="E9C2022DDDEE4119BA57991D4C0FB297"/>
          </w:pPr>
          <w:r w:rsidRPr="00114A9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3A4622DEFF4444693AC5CF336F614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CF8CAF-AAF8-4F64-ADE1-3AF12A4A066C}"/>
      </w:docPartPr>
      <w:docPartBody>
        <w:p w:rsidR="00C84991" w:rsidRDefault="0034656D" w:rsidP="0034656D">
          <w:pPr>
            <w:pStyle w:val="F3A4622DEFF4444693AC5CF336F614E3"/>
          </w:pPr>
          <w:r w:rsidRPr="00114A9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06770CE161A451F9245FE7C15C0B2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669C07-AA49-488D-B70F-9FA25B7498B0}"/>
      </w:docPartPr>
      <w:docPartBody>
        <w:p w:rsidR="00C84991" w:rsidRDefault="0034656D" w:rsidP="0034656D">
          <w:pPr>
            <w:pStyle w:val="106770CE161A451F9245FE7C15C0B248"/>
          </w:pPr>
          <w:r w:rsidRPr="00114A9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625620D53864BD1B2258714739E94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175D34-E6D4-4FB4-B4D1-F8E5CE85C62A}"/>
      </w:docPartPr>
      <w:docPartBody>
        <w:p w:rsidR="00C84991" w:rsidRDefault="0034656D" w:rsidP="0034656D">
          <w:pPr>
            <w:pStyle w:val="D625620D53864BD1B2258714739E9429"/>
          </w:pPr>
          <w:r w:rsidRPr="00114A9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F392DEABFF74A3B958E8048C69C35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462785-2387-4413-805D-78BBF54B2404}"/>
      </w:docPartPr>
      <w:docPartBody>
        <w:p w:rsidR="00C84991" w:rsidRDefault="0034656D" w:rsidP="0034656D">
          <w:pPr>
            <w:pStyle w:val="9F392DEABFF74A3B958E8048C69C354A"/>
          </w:pPr>
          <w:r w:rsidRPr="00114A9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055FABD733C4C3C8F80D1BCC8F33C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8EC3D9-9B4F-4D77-81B2-14ADF0A5DE36}"/>
      </w:docPartPr>
      <w:docPartBody>
        <w:p w:rsidR="00C84991" w:rsidRDefault="0034656D" w:rsidP="0034656D">
          <w:pPr>
            <w:pStyle w:val="0055FABD733C4C3C8F80D1BCC8F33C92"/>
          </w:pPr>
          <w:r w:rsidRPr="00114A9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FE14DA89EF0454F922FD9FA4A922F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2B4538-504E-453D-BE5F-D0C055C10EE4}"/>
      </w:docPartPr>
      <w:docPartBody>
        <w:p w:rsidR="00C84991" w:rsidRDefault="0034656D" w:rsidP="0034656D">
          <w:pPr>
            <w:pStyle w:val="5FE14DA89EF0454F922FD9FA4A922F8C"/>
          </w:pPr>
          <w:r w:rsidRPr="00114A9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41E80D9FDB04248B4F239BF50E74A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45ACC7-CF6B-4754-B883-1B0E6C074D01}"/>
      </w:docPartPr>
      <w:docPartBody>
        <w:p w:rsidR="00C84991" w:rsidRDefault="0034656D" w:rsidP="0034656D">
          <w:pPr>
            <w:pStyle w:val="741E80D9FDB04248B4F239BF50E74AD5"/>
          </w:pPr>
          <w:r w:rsidRPr="00114A9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6BE25F398DE44AD8C9953B0983134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22D5796-4D71-4CE4-B3F9-CA7F87FDFCCD}"/>
      </w:docPartPr>
      <w:docPartBody>
        <w:p w:rsidR="00C84991" w:rsidRDefault="0034656D" w:rsidP="0034656D">
          <w:pPr>
            <w:pStyle w:val="A6BE25F398DE44AD8C9953B098313429"/>
          </w:pPr>
          <w:r w:rsidRPr="00114A9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A2D6E5B7D2549AE8F602EA8A405E3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D1C6F8-CFA2-4AB8-876A-8541766FFA8A}"/>
      </w:docPartPr>
      <w:docPartBody>
        <w:p w:rsidR="00C84991" w:rsidRDefault="0034656D" w:rsidP="0034656D">
          <w:pPr>
            <w:pStyle w:val="BA2D6E5B7D2549AE8F602EA8A405E3C2"/>
          </w:pPr>
          <w:r w:rsidRPr="00114A9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6D5EDBEADF4BE088B10F2335106E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2708C6-411D-4F83-BA4D-44C66B720DD6}"/>
      </w:docPartPr>
      <w:docPartBody>
        <w:p w:rsidR="00C84991" w:rsidRDefault="0034656D" w:rsidP="0034656D">
          <w:pPr>
            <w:pStyle w:val="3D6D5EDBEADF4BE088B10F2335106E17"/>
          </w:pPr>
          <w:r w:rsidRPr="00114A91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variable"/>
    <w:sig w:usb0="E00002FF" w:usb1="5000205A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ost Sans">
    <w:panose1 w:val="00000500000000000000"/>
    <w:charset w:val="00"/>
    <w:family w:val="auto"/>
    <w:pitch w:val="variable"/>
    <w:sig w:usb0="00000007" w:usb1="02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56D"/>
    <w:rsid w:val="0034656D"/>
    <w:rsid w:val="004529B0"/>
    <w:rsid w:val="00813B75"/>
    <w:rsid w:val="009404B5"/>
    <w:rsid w:val="0098501E"/>
    <w:rsid w:val="00C84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AT" w:eastAsia="de-A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4656D"/>
    <w:rPr>
      <w:color w:val="808080"/>
    </w:rPr>
  </w:style>
  <w:style w:type="paragraph" w:customStyle="1" w:styleId="1D6C45EA4E1D4BFC83FBC0E9BEC0CE0A">
    <w:name w:val="1D6C45EA4E1D4BFC83FBC0E9BEC0CE0A"/>
    <w:rsid w:val="0034656D"/>
  </w:style>
  <w:style w:type="paragraph" w:customStyle="1" w:styleId="7AF16C9B9F3C489CA373139A310A9FDD">
    <w:name w:val="7AF16C9B9F3C489CA373139A310A9FDD"/>
    <w:rsid w:val="0034656D"/>
  </w:style>
  <w:style w:type="paragraph" w:customStyle="1" w:styleId="E9C2022DDDEE4119BA57991D4C0FB297">
    <w:name w:val="E9C2022DDDEE4119BA57991D4C0FB297"/>
    <w:rsid w:val="0034656D"/>
  </w:style>
  <w:style w:type="paragraph" w:customStyle="1" w:styleId="F3A4622DEFF4444693AC5CF336F614E3">
    <w:name w:val="F3A4622DEFF4444693AC5CF336F614E3"/>
    <w:rsid w:val="0034656D"/>
  </w:style>
  <w:style w:type="paragraph" w:customStyle="1" w:styleId="106770CE161A451F9245FE7C15C0B248">
    <w:name w:val="106770CE161A451F9245FE7C15C0B248"/>
    <w:rsid w:val="0034656D"/>
  </w:style>
  <w:style w:type="paragraph" w:customStyle="1" w:styleId="D625620D53864BD1B2258714739E9429">
    <w:name w:val="D625620D53864BD1B2258714739E9429"/>
    <w:rsid w:val="0034656D"/>
  </w:style>
  <w:style w:type="paragraph" w:customStyle="1" w:styleId="9F392DEABFF74A3B958E8048C69C354A">
    <w:name w:val="9F392DEABFF74A3B958E8048C69C354A"/>
    <w:rsid w:val="0034656D"/>
  </w:style>
  <w:style w:type="paragraph" w:customStyle="1" w:styleId="0055FABD733C4C3C8F80D1BCC8F33C92">
    <w:name w:val="0055FABD733C4C3C8F80D1BCC8F33C92"/>
    <w:rsid w:val="0034656D"/>
  </w:style>
  <w:style w:type="paragraph" w:customStyle="1" w:styleId="5FE14DA89EF0454F922FD9FA4A922F8C">
    <w:name w:val="5FE14DA89EF0454F922FD9FA4A922F8C"/>
    <w:rsid w:val="0034656D"/>
  </w:style>
  <w:style w:type="paragraph" w:customStyle="1" w:styleId="741E80D9FDB04248B4F239BF50E74AD5">
    <w:name w:val="741E80D9FDB04248B4F239BF50E74AD5"/>
    <w:rsid w:val="0034656D"/>
  </w:style>
  <w:style w:type="paragraph" w:customStyle="1" w:styleId="A6BE25F398DE44AD8C9953B098313429">
    <w:name w:val="A6BE25F398DE44AD8C9953B098313429"/>
    <w:rsid w:val="0034656D"/>
  </w:style>
  <w:style w:type="paragraph" w:customStyle="1" w:styleId="BA2D6E5B7D2549AE8F602EA8A405E3C2">
    <w:name w:val="BA2D6E5B7D2549AE8F602EA8A405E3C2"/>
    <w:rsid w:val="0034656D"/>
  </w:style>
  <w:style w:type="paragraph" w:customStyle="1" w:styleId="3D6D5EDBEADF4BE088B10F2335106E17">
    <w:name w:val="3D6D5EDBEADF4BE088B10F2335106E17"/>
    <w:rsid w:val="0034656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62ae63-aa00-4e28-b80b-31b80f574c03" xsi:nil="true"/>
    <lcf76f155ced4ddcb4097134ff3c332f xmlns="b2105c29-8742-4aa5-8db1-38b819124ff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F28446F4681D428D399297C437AFBB" ma:contentTypeVersion="18" ma:contentTypeDescription="Ein neues Dokument erstellen." ma:contentTypeScope="" ma:versionID="74f3e9c7b75ed038dcda22e6f14cd10e">
  <xsd:schema xmlns:xsd="http://www.w3.org/2001/XMLSchema" xmlns:xs="http://www.w3.org/2001/XMLSchema" xmlns:p="http://schemas.microsoft.com/office/2006/metadata/properties" xmlns:ns2="b2105c29-8742-4aa5-8db1-38b819124ff4" xmlns:ns3="7962ae63-aa00-4e28-b80b-31b80f574c03" targetNamespace="http://schemas.microsoft.com/office/2006/metadata/properties" ma:root="true" ma:fieldsID="b35c1c0c1f05f7a163fa2009b674df99" ns2:_="" ns3:_="">
    <xsd:import namespace="b2105c29-8742-4aa5-8db1-38b819124ff4"/>
    <xsd:import namespace="7962ae63-aa00-4e28-b80b-31b80f574c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05c29-8742-4aa5-8db1-38b819124f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b0c07e98-b162-44d4-a0ce-33371bfef9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2ae63-aa00-4e28-b80b-31b80f574c0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316a4cd-4387-464f-9a13-0a775e367fc7}" ma:internalName="TaxCatchAll" ma:showField="CatchAllData" ma:web="7962ae63-aa00-4e28-b80b-31b80f574c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80D9B2-D30F-4D3D-B093-DFEE8B1B8C6B}">
  <ds:schemaRefs>
    <ds:schemaRef ds:uri="http://schemas.microsoft.com/office/2006/metadata/properties"/>
    <ds:schemaRef ds:uri="http://schemas.microsoft.com/office/infopath/2007/PartnerControls"/>
    <ds:schemaRef ds:uri="598e167c-4d5d-44d8-a6b9-b934d6a806be"/>
    <ds:schemaRef ds:uri="5cf67790-8479-4755-a16d-782120d104a5"/>
    <ds:schemaRef ds:uri="7962ae63-aa00-4e28-b80b-31b80f574c03"/>
    <ds:schemaRef ds:uri="b2105c29-8742-4aa5-8db1-38b819124ff4"/>
  </ds:schemaRefs>
</ds:datastoreItem>
</file>

<file path=customXml/itemProps2.xml><?xml version="1.0" encoding="utf-8"?>
<ds:datastoreItem xmlns:ds="http://schemas.openxmlformats.org/officeDocument/2006/customXml" ds:itemID="{1CB29899-1158-4858-BEAF-030228BCAD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D82952-458E-4BB7-8D06-F9A97795A377}"/>
</file>

<file path=docProps/app.xml><?xml version="1.0" encoding="utf-8"?>
<Properties xmlns="http://schemas.openxmlformats.org/officeDocument/2006/extended-properties" xmlns:vt="http://schemas.openxmlformats.org/officeDocument/2006/docPropsVTypes">
  <Template>Blankodokument_dt.dotx</Template>
  <TotalTime>0</TotalTime>
  <Pages>2</Pages>
  <Words>289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HENMÜLLER David</dc:creator>
  <cp:keywords/>
  <dc:description/>
  <cp:lastModifiedBy>OTT Christian</cp:lastModifiedBy>
  <cp:revision>2</cp:revision>
  <cp:lastPrinted>2018-12-10T15:39:00Z</cp:lastPrinted>
  <dcterms:created xsi:type="dcterms:W3CDTF">2024-02-01T07:53:00Z</dcterms:created>
  <dcterms:modified xsi:type="dcterms:W3CDTF">2024-02-01T07:53:00Z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0x01010085F28446F4681D428D399297C437AFBB</vt:lpwstr>
  </property>
  <property fmtid="{D5CDD505-2E9C-101B-9397-08002B2CF9AE}" pid="3" name="AuthorIds_UIVersion_2048">
    <vt:lpwstr>27</vt:lpwstr>
  </property>
  <property fmtid="{D5CDD505-2E9C-101B-9397-08002B2CF9AE}" pid="4" name="MSIP_Label_7ffd27c2-af64-4929-baa6-3cf792d72ddf_Enabled">
    <vt:lpwstr>true</vt:lpwstr>
  </property>
  <property fmtid="{D5CDD505-2E9C-101B-9397-08002B2CF9AE}" pid="5" name="MSIP_Label_7ffd27c2-af64-4929-baa6-3cf792d72ddf_SetDate">
    <vt:lpwstr>2023-01-24T13:12:52Z</vt:lpwstr>
  </property>
  <property fmtid="{D5CDD505-2E9C-101B-9397-08002B2CF9AE}" pid="6" name="MSIP_Label_7ffd27c2-af64-4929-baa6-3cf792d72ddf_Method">
    <vt:lpwstr>Standard</vt:lpwstr>
  </property>
  <property fmtid="{D5CDD505-2E9C-101B-9397-08002B2CF9AE}" pid="7" name="MSIP_Label_7ffd27c2-af64-4929-baa6-3cf792d72ddf_Name">
    <vt:lpwstr>Allgemein with label</vt:lpwstr>
  </property>
  <property fmtid="{D5CDD505-2E9C-101B-9397-08002B2CF9AE}" pid="8" name="MSIP_Label_7ffd27c2-af64-4929-baa6-3cf792d72ddf_SiteId">
    <vt:lpwstr>2c5e0370-46aa-4fcb-8f09-02e12ebb1f79</vt:lpwstr>
  </property>
  <property fmtid="{D5CDD505-2E9C-101B-9397-08002B2CF9AE}" pid="9" name="MSIP_Label_7ffd27c2-af64-4929-baa6-3cf792d72ddf_ActionId">
    <vt:lpwstr>9b97b641-1850-4291-af5d-8edf155b81a1</vt:lpwstr>
  </property>
  <property fmtid="{D5CDD505-2E9C-101B-9397-08002B2CF9AE}" pid="10" name="MSIP_Label_7ffd27c2-af64-4929-baa6-3cf792d72ddf_ContentBits">
    <vt:lpwstr>2</vt:lpwstr>
  </property>
  <property fmtid="{D5CDD505-2E9C-101B-9397-08002B2CF9AE}" pid="11" name="MediaServiceImageTags">
    <vt:lpwstr/>
  </property>
</Properties>
</file>