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FAAFA" w14:textId="77777777" w:rsidR="005219BB" w:rsidRPr="005219BB" w:rsidRDefault="005219BB" w:rsidP="005219BB">
      <w:pPr>
        <w:rPr>
          <w:rFonts w:ascii="Post Sans" w:hAnsi="Post Sans"/>
        </w:rPr>
      </w:pPr>
    </w:p>
    <w:p w14:paraId="02DC4E3C" w14:textId="23B01334" w:rsidR="005C3B8C" w:rsidRPr="00CD0C0A" w:rsidRDefault="005219BB" w:rsidP="005219BB">
      <w:pPr>
        <w:rPr>
          <w:rFonts w:cs="Arial"/>
        </w:rPr>
      </w:pPr>
      <w:r w:rsidRPr="00CD0C0A">
        <w:rPr>
          <w:rFonts w:cs="Arial"/>
        </w:rPr>
        <w:t>Beilage zur sFTP-User Bestellung:</w:t>
      </w:r>
      <w:r w:rsidR="005C3B8C" w:rsidRPr="00CD0C0A">
        <w:rPr>
          <w:rFonts w:cs="Arial"/>
        </w:rPr>
        <w:t xml:space="preserve"> </w:t>
      </w:r>
      <w:sdt>
        <w:sdtPr>
          <w:rPr>
            <w:rFonts w:cs="Arial"/>
          </w:rPr>
          <w:alias w:val="Username mit Post abgestimmt"/>
          <w:tag w:val="Username"/>
          <w:id w:val="-1951233130"/>
          <w:placeholder>
            <w:docPart w:val="DefaultPlaceholder_-1854013440"/>
          </w:placeholder>
          <w:temporary/>
          <w:showingPlcHdr/>
          <w:text/>
        </w:sdtPr>
        <w:sdtEndPr/>
        <w:sdtContent>
          <w:r w:rsidR="00A04F68" w:rsidRPr="00CD0C0A">
            <w:rPr>
              <w:rStyle w:val="Platzhaltertext"/>
              <w:rFonts w:cs="Arial"/>
            </w:rPr>
            <w:t>Klicken oder tippen Sie hier, um Text einzugeben.</w:t>
          </w:r>
        </w:sdtContent>
      </w:sdt>
    </w:p>
    <w:p w14:paraId="11FB5E33" w14:textId="502A54EF" w:rsidR="005219BB" w:rsidRPr="00CD0C0A" w:rsidRDefault="005219BB" w:rsidP="005219BB">
      <w:pPr>
        <w:rPr>
          <w:rFonts w:cs="Arial"/>
          <w:b/>
          <w:i/>
        </w:rPr>
      </w:pPr>
      <w:r w:rsidRPr="00CD0C0A">
        <w:rPr>
          <w:rFonts w:cs="Arial"/>
          <w:b/>
          <w:i/>
        </w:rPr>
        <w:t>(Nach Kund</w:t>
      </w:r>
      <w:r w:rsidR="00316B02">
        <w:rPr>
          <w:rFonts w:cs="Arial"/>
          <w:b/>
          <w:i/>
        </w:rPr>
        <w:t>*inn</w:t>
      </w:r>
      <w:r w:rsidRPr="00CD0C0A">
        <w:rPr>
          <w:rFonts w:cs="Arial"/>
          <w:b/>
          <w:i/>
        </w:rPr>
        <w:t>enabstimmung zur weiteren internen Verwendung)</w:t>
      </w:r>
    </w:p>
    <w:p w14:paraId="7A206F97" w14:textId="66DAAF14" w:rsidR="00433A35" w:rsidRPr="00CD0C0A" w:rsidRDefault="00F13579" w:rsidP="005219BB">
      <w:pPr>
        <w:rPr>
          <w:rFonts w:cs="Arial"/>
          <w:b/>
          <w:i/>
        </w:rPr>
      </w:pPr>
      <w:r w:rsidRPr="00CD0C0A">
        <w:rPr>
          <w:rFonts w:cs="Arial"/>
          <w:b/>
          <w:i/>
        </w:rPr>
        <w:t>Bei Abwicklung über eine</w:t>
      </w:r>
      <w:r w:rsidR="00CE5852">
        <w:rPr>
          <w:rFonts w:cs="Arial"/>
          <w:b/>
          <w:i/>
        </w:rPr>
        <w:t>*</w:t>
      </w:r>
      <w:r w:rsidRPr="00CD0C0A">
        <w:rPr>
          <w:rFonts w:cs="Arial"/>
          <w:b/>
          <w:i/>
        </w:rPr>
        <w:t>n Dienstleister</w:t>
      </w:r>
      <w:r w:rsidR="00CE5852">
        <w:rPr>
          <w:rFonts w:cs="Arial"/>
          <w:b/>
          <w:i/>
        </w:rPr>
        <w:t>*in</w:t>
      </w:r>
      <w:r w:rsidRPr="00CD0C0A">
        <w:rPr>
          <w:rFonts w:cs="Arial"/>
          <w:b/>
          <w:i/>
        </w:rPr>
        <w:t xml:space="preserve"> (siehe Anlage 1) </w:t>
      </w:r>
      <w:r w:rsidR="007C4A8D" w:rsidRPr="00CD0C0A">
        <w:rPr>
          <w:rFonts w:cs="Arial"/>
          <w:b/>
          <w:i/>
        </w:rPr>
        <w:t>entfällt diese Anlage.</w:t>
      </w:r>
    </w:p>
    <w:p w14:paraId="7359935B" w14:textId="77777777" w:rsidR="005219BB" w:rsidRPr="00CD0C0A" w:rsidRDefault="005219BB" w:rsidP="005219BB">
      <w:pPr>
        <w:pStyle w:val="berschrift1"/>
        <w:rPr>
          <w:sz w:val="20"/>
          <w:szCs w:val="20"/>
        </w:rPr>
      </w:pPr>
      <w:r w:rsidRPr="00CD0C0A">
        <w:rPr>
          <w:sz w:val="20"/>
          <w:szCs w:val="20"/>
        </w:rPr>
        <w:t>ECKDATEN</w:t>
      </w:r>
    </w:p>
    <w:p w14:paraId="4E76F92D" w14:textId="77777777" w:rsidR="005219BB" w:rsidRPr="00CD0C0A" w:rsidRDefault="005219BB" w:rsidP="005219BB">
      <w:pPr>
        <w:rPr>
          <w:rFonts w:cs="Arial"/>
        </w:rPr>
      </w:pPr>
      <w:r w:rsidRPr="00CD0C0A">
        <w:rPr>
          <w:rFonts w:cs="Arial"/>
        </w:rPr>
        <w:t>Bekanntgabe erfolgt vom Fachbereich im Zuge der Userbestellung</w:t>
      </w:r>
    </w:p>
    <w:p w14:paraId="45421B93" w14:textId="77777777" w:rsidR="005219BB" w:rsidRPr="00CD0C0A" w:rsidRDefault="005219BB" w:rsidP="005219BB">
      <w:pPr>
        <w:rPr>
          <w:rFonts w:cs="Arial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4019"/>
        <w:gridCol w:w="1835"/>
        <w:gridCol w:w="2918"/>
      </w:tblGrid>
      <w:tr w:rsidR="005219BB" w:rsidRPr="00CD0C0A" w14:paraId="7530E9BB" w14:textId="77777777" w:rsidTr="0042006A">
        <w:tc>
          <w:tcPr>
            <w:tcW w:w="4022" w:type="dxa"/>
          </w:tcPr>
          <w:p w14:paraId="1428A348" w14:textId="77777777" w:rsidR="005219BB" w:rsidRPr="00CD0C0A" w:rsidRDefault="005219BB" w:rsidP="0042006A">
            <w:pPr>
              <w:rPr>
                <w:rFonts w:cs="Arial"/>
                <w:b/>
              </w:rPr>
            </w:pPr>
            <w:r w:rsidRPr="00CD0C0A">
              <w:rPr>
                <w:rFonts w:cs="Arial"/>
                <w:b/>
              </w:rPr>
              <w:t>Frage</w:t>
            </w:r>
          </w:p>
        </w:tc>
        <w:tc>
          <w:tcPr>
            <w:tcW w:w="1836" w:type="dxa"/>
          </w:tcPr>
          <w:p w14:paraId="760CC291" w14:textId="77777777" w:rsidR="005219BB" w:rsidRPr="00CD0C0A" w:rsidRDefault="005219BB" w:rsidP="0042006A">
            <w:pPr>
              <w:rPr>
                <w:rFonts w:cs="Arial"/>
                <w:b/>
              </w:rPr>
            </w:pPr>
            <w:r w:rsidRPr="00CD0C0A">
              <w:rPr>
                <w:rFonts w:cs="Arial"/>
                <w:b/>
              </w:rPr>
              <w:t>Antwort</w:t>
            </w:r>
          </w:p>
        </w:tc>
        <w:tc>
          <w:tcPr>
            <w:tcW w:w="2920" w:type="dxa"/>
          </w:tcPr>
          <w:p w14:paraId="62912478" w14:textId="77777777" w:rsidR="005219BB" w:rsidRPr="00CD0C0A" w:rsidRDefault="005219BB" w:rsidP="0042006A">
            <w:pPr>
              <w:rPr>
                <w:rFonts w:cs="Arial"/>
                <w:b/>
              </w:rPr>
            </w:pPr>
            <w:r w:rsidRPr="00CD0C0A">
              <w:rPr>
                <w:rFonts w:cs="Arial"/>
                <w:b/>
              </w:rPr>
              <w:t>Erklärung</w:t>
            </w:r>
          </w:p>
        </w:tc>
      </w:tr>
      <w:tr w:rsidR="005219BB" w:rsidRPr="00CD0C0A" w14:paraId="3FA19C72" w14:textId="77777777" w:rsidTr="0042006A">
        <w:tc>
          <w:tcPr>
            <w:tcW w:w="4022" w:type="dxa"/>
          </w:tcPr>
          <w:p w14:paraId="7083987A" w14:textId="47CC39CF" w:rsidR="005219BB" w:rsidRPr="00CD0C0A" w:rsidRDefault="005219BB" w:rsidP="0042006A">
            <w:pPr>
              <w:rPr>
                <w:rFonts w:cs="Arial"/>
              </w:rPr>
            </w:pPr>
            <w:r w:rsidRPr="00CD0C0A">
              <w:rPr>
                <w:rFonts w:cs="Arial"/>
              </w:rPr>
              <w:t>Für wie viele Kund</w:t>
            </w:r>
            <w:r w:rsidR="003632B4">
              <w:rPr>
                <w:rFonts w:cs="Arial"/>
              </w:rPr>
              <w:t>*inn</w:t>
            </w:r>
            <w:r w:rsidRPr="00CD0C0A">
              <w:rPr>
                <w:rFonts w:cs="Arial"/>
              </w:rPr>
              <w:t>en/Behördenkennungen werden Avisofiles geliefert?</w:t>
            </w:r>
          </w:p>
        </w:tc>
        <w:sdt>
          <w:sdtPr>
            <w:rPr>
              <w:rFonts w:cs="Arial"/>
            </w:rPr>
            <w:alias w:val="Info vom Kunden"/>
            <w:tag w:val="Info vom Kunden"/>
            <w:id w:val="1240608277"/>
            <w:placeholder>
              <w:docPart w:val="81D487B7E250429286A119E1ACBA0D58"/>
            </w:placeholder>
            <w:temporary/>
            <w:showingPlcHdr/>
            <w:text/>
          </w:sdtPr>
          <w:sdtEndPr/>
          <w:sdtContent>
            <w:tc>
              <w:tcPr>
                <w:tcW w:w="1836" w:type="dxa"/>
              </w:tcPr>
              <w:p w14:paraId="037D6FBE" w14:textId="5CF3EB9F" w:rsidR="005219BB" w:rsidRPr="00CD0C0A" w:rsidRDefault="00FB6313" w:rsidP="00855D21">
                <w:pPr>
                  <w:jc w:val="center"/>
                  <w:rPr>
                    <w:rFonts w:cs="Arial"/>
                  </w:rPr>
                </w:pPr>
                <w:r w:rsidRPr="00CD0C0A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  <w:tc>
          <w:tcPr>
            <w:tcW w:w="2920" w:type="dxa"/>
          </w:tcPr>
          <w:p w14:paraId="7E348364" w14:textId="77777777" w:rsidR="005219BB" w:rsidRPr="00CD0C0A" w:rsidRDefault="005219BB" w:rsidP="0042006A">
            <w:pPr>
              <w:rPr>
                <w:rFonts w:cs="Arial"/>
              </w:rPr>
            </w:pPr>
            <w:r w:rsidRPr="00CD0C0A">
              <w:rPr>
                <w:rFonts w:cs="Arial"/>
              </w:rPr>
              <w:t>Bekanntgabe der Anzahl der Behördenkennungen</w:t>
            </w:r>
          </w:p>
        </w:tc>
      </w:tr>
      <w:tr w:rsidR="005219BB" w:rsidRPr="00CD0C0A" w14:paraId="25F6360C" w14:textId="77777777" w:rsidTr="0042006A">
        <w:tc>
          <w:tcPr>
            <w:tcW w:w="4022" w:type="dxa"/>
          </w:tcPr>
          <w:p w14:paraId="35FBAAD7" w14:textId="77777777" w:rsidR="005219BB" w:rsidRPr="00CD0C0A" w:rsidRDefault="005219BB" w:rsidP="0042006A">
            <w:pPr>
              <w:rPr>
                <w:rFonts w:cs="Arial"/>
              </w:rPr>
            </w:pPr>
            <w:r w:rsidRPr="00CD0C0A">
              <w:rPr>
                <w:rFonts w:cs="Arial"/>
              </w:rPr>
              <w:t>Ab wann erfolgen Auflieferungen im Produktionsbetrieb</w:t>
            </w:r>
          </w:p>
        </w:tc>
        <w:sdt>
          <w:sdtPr>
            <w:rPr>
              <w:rFonts w:cs="Arial"/>
            </w:rPr>
            <w:alias w:val="Info vom Kunden"/>
            <w:tag w:val="Info vom Kunden"/>
            <w:id w:val="1854455087"/>
            <w:placeholder>
              <w:docPart w:val="97FB49BDE11D49B9938E8A648CB32307"/>
            </w:placeholder>
            <w:temporary/>
            <w:showingPlcHdr/>
            <w:text/>
          </w:sdtPr>
          <w:sdtEndPr/>
          <w:sdtContent>
            <w:tc>
              <w:tcPr>
                <w:tcW w:w="1836" w:type="dxa"/>
              </w:tcPr>
              <w:p w14:paraId="12D5C363" w14:textId="152268E2" w:rsidR="005219BB" w:rsidRPr="00CD0C0A" w:rsidRDefault="00660968" w:rsidP="008841F7">
                <w:pPr>
                  <w:jc w:val="center"/>
                  <w:rPr>
                    <w:rFonts w:cs="Arial"/>
                  </w:rPr>
                </w:pPr>
                <w:r w:rsidRPr="00CD0C0A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  <w:tc>
          <w:tcPr>
            <w:tcW w:w="2920" w:type="dxa"/>
          </w:tcPr>
          <w:p w14:paraId="2DB5792B" w14:textId="77777777" w:rsidR="005219BB" w:rsidRPr="00CD0C0A" w:rsidRDefault="005219BB" w:rsidP="0042006A">
            <w:pPr>
              <w:rPr>
                <w:rFonts w:cs="Arial"/>
              </w:rPr>
            </w:pPr>
            <w:r w:rsidRPr="00CD0C0A">
              <w:rPr>
                <w:rFonts w:cs="Arial"/>
              </w:rPr>
              <w:t>Zeitangabe der ersten Auflieferungen</w:t>
            </w:r>
          </w:p>
        </w:tc>
      </w:tr>
      <w:tr w:rsidR="005219BB" w:rsidRPr="00CD0C0A" w14:paraId="6518BB74" w14:textId="77777777" w:rsidTr="0042006A">
        <w:tc>
          <w:tcPr>
            <w:tcW w:w="4022" w:type="dxa"/>
          </w:tcPr>
          <w:p w14:paraId="71843283" w14:textId="77777777" w:rsidR="005219BB" w:rsidRPr="00CD0C0A" w:rsidRDefault="005219BB" w:rsidP="0042006A">
            <w:pPr>
              <w:rPr>
                <w:rFonts w:cs="Arial"/>
              </w:rPr>
            </w:pPr>
            <w:r w:rsidRPr="00CD0C0A">
              <w:rPr>
                <w:rFonts w:cs="Arial"/>
              </w:rPr>
              <w:t>Wie hoch ist das Sendungsvolumen pro Jahr/Monat?</w:t>
            </w:r>
          </w:p>
        </w:tc>
        <w:sdt>
          <w:sdtPr>
            <w:rPr>
              <w:rFonts w:cs="Arial"/>
            </w:rPr>
            <w:alias w:val="Info vom Kunden"/>
            <w:tag w:val="Info vom Kunden"/>
            <w:id w:val="-20404394"/>
            <w:placeholder>
              <w:docPart w:val="E47E78E41A7F4686921C53CF4ECE6ADD"/>
            </w:placeholder>
            <w:temporary/>
            <w:showingPlcHdr/>
            <w:text/>
          </w:sdtPr>
          <w:sdtEndPr/>
          <w:sdtContent>
            <w:tc>
              <w:tcPr>
                <w:tcW w:w="1836" w:type="dxa"/>
              </w:tcPr>
              <w:p w14:paraId="7792C8B8" w14:textId="79F15323" w:rsidR="005219BB" w:rsidRPr="00CD0C0A" w:rsidRDefault="00660968" w:rsidP="008841F7">
                <w:pPr>
                  <w:jc w:val="center"/>
                  <w:rPr>
                    <w:rFonts w:cs="Arial"/>
                  </w:rPr>
                </w:pPr>
                <w:r w:rsidRPr="00CD0C0A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  <w:tc>
          <w:tcPr>
            <w:tcW w:w="2920" w:type="dxa"/>
          </w:tcPr>
          <w:p w14:paraId="552B21DF" w14:textId="77777777" w:rsidR="005219BB" w:rsidRPr="00CD0C0A" w:rsidRDefault="005219BB" w:rsidP="0042006A">
            <w:pPr>
              <w:rPr>
                <w:rFonts w:cs="Arial"/>
              </w:rPr>
            </w:pPr>
            <w:r w:rsidRPr="00CD0C0A">
              <w:rPr>
                <w:rFonts w:cs="Arial"/>
              </w:rPr>
              <w:t>Speicherbedarf pro Sendung:</w:t>
            </w:r>
          </w:p>
          <w:p w14:paraId="72BF388F" w14:textId="77777777" w:rsidR="005219BB" w:rsidRPr="00CD0C0A" w:rsidRDefault="005219BB" w:rsidP="0042006A">
            <w:pPr>
              <w:rPr>
                <w:rFonts w:cs="Arial"/>
              </w:rPr>
            </w:pPr>
            <w:r w:rsidRPr="00CD0C0A">
              <w:rPr>
                <w:rFonts w:cs="Arial"/>
              </w:rPr>
              <w:t>70 KB für PDF</w:t>
            </w:r>
          </w:p>
          <w:p w14:paraId="2CE9A9E8" w14:textId="77777777" w:rsidR="005219BB" w:rsidRPr="00CD0C0A" w:rsidRDefault="005219BB" w:rsidP="0042006A">
            <w:pPr>
              <w:rPr>
                <w:rFonts w:cs="Arial"/>
              </w:rPr>
            </w:pPr>
            <w:r w:rsidRPr="00CD0C0A">
              <w:rPr>
                <w:rFonts w:cs="Arial"/>
              </w:rPr>
              <w:t>2 KB für Exportfiles (Protokoll und Status)</w:t>
            </w:r>
          </w:p>
          <w:p w14:paraId="1B27E8C0" w14:textId="77777777" w:rsidR="005219BB" w:rsidRPr="00CD0C0A" w:rsidRDefault="005219BB" w:rsidP="0042006A">
            <w:pPr>
              <w:rPr>
                <w:rFonts w:cs="Arial"/>
              </w:rPr>
            </w:pPr>
            <w:r w:rsidRPr="00CD0C0A">
              <w:rPr>
                <w:rFonts w:cs="Arial"/>
              </w:rPr>
              <w:t>1,5 KB für Importfiles</w:t>
            </w:r>
          </w:p>
        </w:tc>
      </w:tr>
      <w:tr w:rsidR="005219BB" w:rsidRPr="00CD0C0A" w14:paraId="5527A923" w14:textId="77777777" w:rsidTr="0042006A">
        <w:tc>
          <w:tcPr>
            <w:tcW w:w="4022" w:type="dxa"/>
          </w:tcPr>
          <w:p w14:paraId="00DC49B4" w14:textId="77777777" w:rsidR="005219BB" w:rsidRPr="00CD0C0A" w:rsidRDefault="005219BB" w:rsidP="0042006A">
            <w:pPr>
              <w:rPr>
                <w:rFonts w:cs="Arial"/>
              </w:rPr>
            </w:pPr>
            <w:r w:rsidRPr="00CD0C0A">
              <w:rPr>
                <w:rFonts w:cs="Arial"/>
              </w:rPr>
              <w:t>Welche Ordnernamen sind gewünscht?</w:t>
            </w:r>
          </w:p>
        </w:tc>
        <w:sdt>
          <w:sdtPr>
            <w:rPr>
              <w:rFonts w:cs="Arial"/>
            </w:rPr>
            <w:alias w:val="Info vom Kunden"/>
            <w:tag w:val="Info vom Kunden"/>
            <w:id w:val="-206576599"/>
            <w:placeholder>
              <w:docPart w:val="0A6538E8DD4A427EACE21F18F54EACD9"/>
            </w:placeholder>
            <w:temporary/>
            <w:showingPlcHdr/>
            <w:text/>
          </w:sdtPr>
          <w:sdtEndPr/>
          <w:sdtContent>
            <w:tc>
              <w:tcPr>
                <w:tcW w:w="1836" w:type="dxa"/>
              </w:tcPr>
              <w:p w14:paraId="1E043BD6" w14:textId="34E06BE2" w:rsidR="005219BB" w:rsidRPr="00CD0C0A" w:rsidRDefault="00660968" w:rsidP="008841F7">
                <w:pPr>
                  <w:jc w:val="center"/>
                  <w:rPr>
                    <w:rFonts w:eastAsiaTheme="minorHAnsi" w:cs="Arial"/>
                    <w:sz w:val="18"/>
                    <w:szCs w:val="18"/>
                    <w:lang w:eastAsia="en-US"/>
                  </w:rPr>
                </w:pPr>
                <w:r w:rsidRPr="00CD0C0A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  <w:tc>
          <w:tcPr>
            <w:tcW w:w="2920" w:type="dxa"/>
          </w:tcPr>
          <w:p w14:paraId="23783220" w14:textId="77777777" w:rsidR="005219BB" w:rsidRPr="00CD0C0A" w:rsidRDefault="005219BB" w:rsidP="0042006A">
            <w:pPr>
              <w:rPr>
                <w:rFonts w:cs="Arial"/>
              </w:rPr>
            </w:pPr>
          </w:p>
        </w:tc>
      </w:tr>
    </w:tbl>
    <w:p w14:paraId="6D908C0D" w14:textId="77777777" w:rsidR="005219BB" w:rsidRPr="00CD0C0A" w:rsidRDefault="005219BB" w:rsidP="005219BB">
      <w:pPr>
        <w:pStyle w:val="berschrift1"/>
        <w:rPr>
          <w:sz w:val="20"/>
          <w:szCs w:val="20"/>
        </w:rPr>
      </w:pPr>
      <w:r w:rsidRPr="00CD0C0A">
        <w:rPr>
          <w:sz w:val="20"/>
          <w:szCs w:val="20"/>
        </w:rPr>
        <w:t>AUFBAU ORDNERSTRUKTUR</w:t>
      </w:r>
    </w:p>
    <w:p w14:paraId="5D59B945" w14:textId="77777777" w:rsidR="005219BB" w:rsidRPr="00CD0C0A" w:rsidRDefault="005219BB" w:rsidP="005219BB">
      <w:pPr>
        <w:rPr>
          <w:rFonts w:cs="Arial"/>
        </w:rPr>
      </w:pPr>
      <w:r w:rsidRPr="00CD0C0A">
        <w:rPr>
          <w:rFonts w:cs="Arial"/>
        </w:rPr>
        <w:t>Die Anlage erfolgt immer unter dem Hauptknoten Behoerdenbrief.</w:t>
      </w:r>
    </w:p>
    <w:p w14:paraId="5625714B" w14:textId="77777777" w:rsidR="005219BB" w:rsidRPr="00CD0C0A" w:rsidRDefault="005219BB" w:rsidP="005219BB">
      <w:pPr>
        <w:rPr>
          <w:rFonts w:cs="Arial"/>
        </w:rPr>
      </w:pPr>
      <w:r w:rsidRPr="00CD0C0A">
        <w:rPr>
          <w:rFonts w:cs="Arial"/>
        </w:rPr>
        <w:t>Für die Hauptordner werden keine Schreibrechte erteilt.</w:t>
      </w:r>
    </w:p>
    <w:p w14:paraId="7578334B" w14:textId="77777777" w:rsidR="005219BB" w:rsidRPr="00CD0C0A" w:rsidRDefault="005219BB" w:rsidP="005219BB">
      <w:pPr>
        <w:rPr>
          <w:rFonts w:cs="Arial"/>
        </w:rPr>
      </w:pPr>
      <w:r w:rsidRPr="00CD0C0A">
        <w:rPr>
          <w:rFonts w:cs="Arial"/>
        </w:rPr>
        <w:t>Für in-Ordner sind Schreibrechte erforderlich. Einlangende Datenfiles sind mittels Regel auf den jeweiligen Ordner (gleiche Benennung) am Fileshare zu verschieben.</w:t>
      </w:r>
    </w:p>
    <w:p w14:paraId="1F54B76A" w14:textId="77777777" w:rsidR="005219BB" w:rsidRPr="00CD0C0A" w:rsidRDefault="005219BB" w:rsidP="005219BB">
      <w:pPr>
        <w:rPr>
          <w:rFonts w:cs="Arial"/>
        </w:rPr>
      </w:pPr>
      <w:r w:rsidRPr="00CD0C0A">
        <w:rPr>
          <w:rFonts w:cs="Arial"/>
        </w:rPr>
        <w:t>Für out und protocol-Ordner sind Lese- und Löschrechte erforderlich.</w:t>
      </w:r>
    </w:p>
    <w:p w14:paraId="100D1808" w14:textId="77777777" w:rsidR="005219BB" w:rsidRPr="00CD0C0A" w:rsidRDefault="005219BB" w:rsidP="005219BB">
      <w:pPr>
        <w:rPr>
          <w:rFonts w:cs="Arial"/>
        </w:rPr>
      </w:pPr>
    </w:p>
    <w:p w14:paraId="615F990F" w14:textId="77777777" w:rsidR="005219BB" w:rsidRPr="00CD0C0A" w:rsidRDefault="005219BB" w:rsidP="005219BB">
      <w:pPr>
        <w:rPr>
          <w:rFonts w:cs="Arial"/>
        </w:rPr>
      </w:pPr>
      <w:r w:rsidRPr="00CD0C0A">
        <w:rPr>
          <w:rFonts w:cs="Arial"/>
        </w:rPr>
        <w:t>Rückmeldung der Pfade an den Fachbereich (Aufgabe Infrastruktur). Die Daten werden für die Pflege im Stammdatentool benötigt.</w:t>
      </w:r>
    </w:p>
    <w:p w14:paraId="2B7FD075" w14:textId="77777777" w:rsidR="005219BB" w:rsidRPr="00CD0C0A" w:rsidRDefault="005219BB" w:rsidP="005219BB">
      <w:pPr>
        <w:rPr>
          <w:rFonts w:cs="Arial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068"/>
        <w:gridCol w:w="2761"/>
        <w:gridCol w:w="2943"/>
      </w:tblGrid>
      <w:tr w:rsidR="005219BB" w:rsidRPr="00CD0C0A" w14:paraId="2F70FF60" w14:textId="77777777" w:rsidTr="0042006A">
        <w:tc>
          <w:tcPr>
            <w:tcW w:w="3174" w:type="dxa"/>
          </w:tcPr>
          <w:p w14:paraId="616CE395" w14:textId="77777777" w:rsidR="005219BB" w:rsidRPr="00CD0C0A" w:rsidRDefault="005219BB" w:rsidP="0042006A">
            <w:pPr>
              <w:rPr>
                <w:rFonts w:cs="Arial"/>
              </w:rPr>
            </w:pPr>
            <w:r w:rsidRPr="00CD0C0A">
              <w:rPr>
                <w:rFonts w:cs="Arial"/>
              </w:rPr>
              <w:t>Ordnertyp</w:t>
            </w:r>
          </w:p>
        </w:tc>
        <w:tc>
          <w:tcPr>
            <w:tcW w:w="2840" w:type="dxa"/>
          </w:tcPr>
          <w:p w14:paraId="2963A51F" w14:textId="77777777" w:rsidR="005219BB" w:rsidRPr="00CD0C0A" w:rsidRDefault="005219BB" w:rsidP="0042006A">
            <w:pPr>
              <w:rPr>
                <w:rFonts w:cs="Arial"/>
              </w:rPr>
            </w:pPr>
            <w:r w:rsidRPr="00CD0C0A">
              <w:rPr>
                <w:rFonts w:cs="Arial"/>
              </w:rPr>
              <w:t>Pfad</w:t>
            </w:r>
          </w:p>
        </w:tc>
        <w:tc>
          <w:tcPr>
            <w:tcW w:w="2990" w:type="dxa"/>
          </w:tcPr>
          <w:p w14:paraId="6EC24F81" w14:textId="77777777" w:rsidR="005219BB" w:rsidRPr="00CD0C0A" w:rsidRDefault="005219BB" w:rsidP="0042006A">
            <w:pPr>
              <w:rPr>
                <w:rFonts w:cs="Arial"/>
              </w:rPr>
            </w:pPr>
            <w:r w:rsidRPr="00CD0C0A">
              <w:rPr>
                <w:rFonts w:cs="Arial"/>
              </w:rPr>
              <w:t>Behördenkennungen</w:t>
            </w:r>
          </w:p>
        </w:tc>
      </w:tr>
      <w:tr w:rsidR="005219BB" w:rsidRPr="00CD0C0A" w14:paraId="7AE574F9" w14:textId="77777777" w:rsidTr="0042006A">
        <w:tc>
          <w:tcPr>
            <w:tcW w:w="3174" w:type="dxa"/>
          </w:tcPr>
          <w:p w14:paraId="1D01D4ED" w14:textId="77777777" w:rsidR="005219BB" w:rsidRPr="00CD0C0A" w:rsidRDefault="005219BB" w:rsidP="0042006A">
            <w:pPr>
              <w:rPr>
                <w:rFonts w:cs="Arial"/>
              </w:rPr>
            </w:pPr>
          </w:p>
        </w:tc>
        <w:sdt>
          <w:sdtPr>
            <w:rPr>
              <w:rFonts w:cs="Arial"/>
            </w:rPr>
            <w:alias w:val="Vergabe durch Post"/>
            <w:tag w:val="Vergabe durch Post"/>
            <w:id w:val="-1224207376"/>
            <w:placeholder>
              <w:docPart w:val="423620050EA54CB9A0A1C1E5C6D42670"/>
            </w:placeholder>
            <w:showingPlcHdr/>
            <w:text/>
          </w:sdtPr>
          <w:sdtEndPr/>
          <w:sdtContent>
            <w:tc>
              <w:tcPr>
                <w:tcW w:w="2840" w:type="dxa"/>
              </w:tcPr>
              <w:p w14:paraId="6A5253C6" w14:textId="0D59BCC7" w:rsidR="005219BB" w:rsidRPr="00CD0C0A" w:rsidRDefault="00496F2C" w:rsidP="0042006A">
                <w:pPr>
                  <w:rPr>
                    <w:rFonts w:eastAsiaTheme="minorHAnsi" w:cs="Arial"/>
                    <w:sz w:val="18"/>
                    <w:szCs w:val="18"/>
                    <w:lang w:eastAsia="en-US"/>
                  </w:rPr>
                </w:pPr>
                <w:r w:rsidRPr="00CD0C0A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</w:rPr>
            <w:alias w:val="Vergabe durch Post"/>
            <w:tag w:val="Vergabe durch Post"/>
            <w:id w:val="124800873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990" w:type="dxa"/>
              </w:tcPr>
              <w:p w14:paraId="7364BE4D" w14:textId="5B8998E8" w:rsidR="005219BB" w:rsidRPr="00CD0C0A" w:rsidRDefault="00496F2C" w:rsidP="0042006A">
                <w:pPr>
                  <w:rPr>
                    <w:rFonts w:cs="Arial"/>
                  </w:rPr>
                </w:pPr>
                <w:r w:rsidRPr="00CD0C0A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5219BB" w:rsidRPr="00CD0C0A" w14:paraId="2F162562" w14:textId="77777777" w:rsidTr="0042006A">
        <w:tc>
          <w:tcPr>
            <w:tcW w:w="3174" w:type="dxa"/>
          </w:tcPr>
          <w:p w14:paraId="4FC56EF7" w14:textId="77777777" w:rsidR="005219BB" w:rsidRPr="00CD0C0A" w:rsidRDefault="005219BB" w:rsidP="0042006A">
            <w:pPr>
              <w:rPr>
                <w:rFonts w:cs="Arial"/>
              </w:rPr>
            </w:pPr>
          </w:p>
        </w:tc>
        <w:tc>
          <w:tcPr>
            <w:tcW w:w="2840" w:type="dxa"/>
          </w:tcPr>
          <w:p w14:paraId="643ED2F8" w14:textId="77777777" w:rsidR="005219BB" w:rsidRPr="00CD0C0A" w:rsidRDefault="005219BB" w:rsidP="0042006A">
            <w:pPr>
              <w:rPr>
                <w:rFonts w:cs="Arial"/>
              </w:rPr>
            </w:pPr>
          </w:p>
        </w:tc>
        <w:tc>
          <w:tcPr>
            <w:tcW w:w="2990" w:type="dxa"/>
          </w:tcPr>
          <w:p w14:paraId="59305ABF" w14:textId="77777777" w:rsidR="005219BB" w:rsidRPr="00CD0C0A" w:rsidRDefault="005219BB" w:rsidP="0042006A">
            <w:pPr>
              <w:rPr>
                <w:rFonts w:cs="Arial"/>
              </w:rPr>
            </w:pPr>
          </w:p>
        </w:tc>
      </w:tr>
    </w:tbl>
    <w:p w14:paraId="7FA4EBD3" w14:textId="77777777" w:rsidR="005219BB" w:rsidRPr="00CD0C0A" w:rsidRDefault="005219BB" w:rsidP="005219BB">
      <w:pPr>
        <w:rPr>
          <w:rFonts w:cs="Arial"/>
        </w:rPr>
      </w:pPr>
    </w:p>
    <w:p w14:paraId="74F80BF0" w14:textId="77777777" w:rsidR="005219BB" w:rsidRPr="00CD0C0A" w:rsidRDefault="005219BB" w:rsidP="005219BB">
      <w:pPr>
        <w:rPr>
          <w:rFonts w:cs="Arial"/>
        </w:rPr>
      </w:pPr>
    </w:p>
    <w:p w14:paraId="6AEEF3FD" w14:textId="77777777" w:rsidR="00C6701D" w:rsidRPr="00CD0C0A" w:rsidRDefault="00C6701D" w:rsidP="00B213C2">
      <w:pPr>
        <w:rPr>
          <w:rFonts w:cs="Arial"/>
        </w:rPr>
      </w:pPr>
    </w:p>
    <w:p w14:paraId="6C133036" w14:textId="77777777" w:rsidR="000C5095" w:rsidRPr="00CD0C0A" w:rsidRDefault="000C5095" w:rsidP="000C5095">
      <w:pPr>
        <w:rPr>
          <w:rFonts w:cs="Arial"/>
        </w:rPr>
      </w:pPr>
    </w:p>
    <w:p w14:paraId="372D78D6" w14:textId="77777777" w:rsidR="000C5095" w:rsidRPr="00CD0C0A" w:rsidRDefault="000C5095" w:rsidP="000C5095">
      <w:pPr>
        <w:rPr>
          <w:rFonts w:cs="Arial"/>
        </w:rPr>
      </w:pPr>
    </w:p>
    <w:p w14:paraId="66816EE6" w14:textId="77777777" w:rsidR="000C5095" w:rsidRPr="00CD0C0A" w:rsidRDefault="000C5095" w:rsidP="000C5095">
      <w:pPr>
        <w:rPr>
          <w:rFonts w:cs="Arial"/>
        </w:rPr>
      </w:pPr>
    </w:p>
    <w:p w14:paraId="0E88607F" w14:textId="77777777" w:rsidR="000C5095" w:rsidRPr="00CD0C0A" w:rsidRDefault="000C5095" w:rsidP="000C5095">
      <w:pPr>
        <w:rPr>
          <w:rFonts w:cs="Arial"/>
        </w:rPr>
      </w:pPr>
    </w:p>
    <w:p w14:paraId="20EAB40B" w14:textId="77777777" w:rsidR="000C5095" w:rsidRPr="00CD0C0A" w:rsidRDefault="000C5095" w:rsidP="000C5095">
      <w:pPr>
        <w:rPr>
          <w:rFonts w:cs="Arial"/>
        </w:rPr>
      </w:pPr>
    </w:p>
    <w:p w14:paraId="6709BD8B" w14:textId="77777777" w:rsidR="000C5095" w:rsidRPr="00CD0C0A" w:rsidRDefault="000C5095" w:rsidP="000C5095">
      <w:pPr>
        <w:rPr>
          <w:rFonts w:cs="Arial"/>
        </w:rPr>
      </w:pPr>
    </w:p>
    <w:p w14:paraId="7BB97C7F" w14:textId="77777777" w:rsidR="000C5095" w:rsidRPr="00CD0C0A" w:rsidRDefault="000C5095" w:rsidP="000C5095">
      <w:pPr>
        <w:rPr>
          <w:rFonts w:cs="Arial"/>
        </w:rPr>
      </w:pPr>
    </w:p>
    <w:p w14:paraId="15EA0FC5" w14:textId="77777777" w:rsidR="000C5095" w:rsidRPr="00CD0C0A" w:rsidRDefault="000C5095" w:rsidP="000C5095">
      <w:pPr>
        <w:rPr>
          <w:rFonts w:cs="Arial"/>
        </w:rPr>
      </w:pPr>
    </w:p>
    <w:p w14:paraId="4F6BC751" w14:textId="77777777" w:rsidR="000C5095" w:rsidRPr="00CD0C0A" w:rsidRDefault="000C5095" w:rsidP="000C5095">
      <w:pPr>
        <w:rPr>
          <w:rFonts w:cs="Arial"/>
        </w:rPr>
      </w:pPr>
    </w:p>
    <w:p w14:paraId="74CA4497" w14:textId="77777777" w:rsidR="000C5095" w:rsidRPr="00CD0C0A" w:rsidRDefault="000C5095" w:rsidP="000C5095">
      <w:pPr>
        <w:rPr>
          <w:rFonts w:cs="Arial"/>
        </w:rPr>
      </w:pPr>
    </w:p>
    <w:p w14:paraId="0EB650B7" w14:textId="77777777" w:rsidR="000C5095" w:rsidRPr="00CD0C0A" w:rsidRDefault="000C5095" w:rsidP="000C5095">
      <w:pPr>
        <w:tabs>
          <w:tab w:val="left" w:pos="5542"/>
        </w:tabs>
        <w:rPr>
          <w:rFonts w:cs="Arial"/>
        </w:rPr>
      </w:pPr>
      <w:r w:rsidRPr="00CD0C0A">
        <w:rPr>
          <w:rFonts w:cs="Arial"/>
        </w:rPr>
        <w:tab/>
      </w:r>
    </w:p>
    <w:sectPr w:rsidR="000C5095" w:rsidRPr="00CD0C0A" w:rsidSect="00BC37B7">
      <w:headerReference w:type="default" r:id="rId9"/>
      <w:footerReference w:type="even" r:id="rId10"/>
      <w:footerReference w:type="default" r:id="rId11"/>
      <w:pgSz w:w="11901" w:h="16817"/>
      <w:pgMar w:top="2129" w:right="1701" w:bottom="1134" w:left="1418" w:header="851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ED5AD" w14:textId="77777777" w:rsidR="00C12EE9" w:rsidRDefault="00C12EE9">
      <w:r>
        <w:separator/>
      </w:r>
    </w:p>
  </w:endnote>
  <w:endnote w:type="continuationSeparator" w:id="0">
    <w:p w14:paraId="4BD6F51C" w14:textId="77777777" w:rsidR="00C12EE9" w:rsidRDefault="00C12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st Sans">
    <w:panose1 w:val="00000500000000000000"/>
    <w:charset w:val="00"/>
    <w:family w:val="auto"/>
    <w:pitch w:val="variable"/>
    <w:sig w:usb0="00000007" w:usb1="02000000" w:usb2="00000000" w:usb3="00000000" w:csb0="00000093" w:csb1="00000000"/>
  </w:font>
  <w:font w:name="Times-Roman">
    <w:altName w:val="Times New Roman"/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LTStd-Lt">
    <w:altName w:val="HelveticaNeueLT Std Lt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464C0" w14:textId="77777777" w:rsidR="009934D7" w:rsidRDefault="009934D7" w:rsidP="005F335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4B9DEFC" w14:textId="77777777" w:rsidR="009934D7" w:rsidRDefault="009934D7" w:rsidP="005C6C5E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08980" w14:textId="77777777" w:rsidR="009934D7" w:rsidRPr="0063245E" w:rsidRDefault="00F72538" w:rsidP="00F72538">
    <w:pPr>
      <w:pStyle w:val="Fuzeile"/>
      <w:tabs>
        <w:tab w:val="clear" w:pos="9072"/>
        <w:tab w:val="right" w:pos="8788"/>
      </w:tabs>
      <w:ind w:right="360"/>
      <w:rPr>
        <w:rFonts w:cs="Arial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229420AD" wp14:editId="27B650BC">
              <wp:simplePos x="0" y="0"/>
              <wp:positionH relativeFrom="column">
                <wp:posOffset>-2540</wp:posOffset>
              </wp:positionH>
              <wp:positionV relativeFrom="paragraph">
                <wp:posOffset>-105882</wp:posOffset>
              </wp:positionV>
              <wp:extent cx="5732706" cy="0"/>
              <wp:effectExtent l="0" t="0" r="8255" b="12700"/>
              <wp:wrapNone/>
              <wp:docPr id="12" name="Gerade Verbindung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2706" cy="0"/>
                      </a:xfrm>
                      <a:prstGeom prst="line">
                        <a:avLst/>
                      </a:prstGeom>
                      <a:ln w="1778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4C5B11" id="Gerade Verbindung 12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-8.35pt" to="451.2pt,-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" strokecolor="black [3213]" strokeweight="1.4pt">
              <v:stroke joinstyle="miter"/>
            </v:line>
          </w:pict>
        </mc:Fallback>
      </mc:AlternateContent>
    </w:r>
    <w:r w:rsidR="00DA3B54">
      <w:rPr>
        <w:noProof/>
      </w:rPr>
      <mc:AlternateContent>
        <mc:Choice Requires="wps">
          <w:drawing>
            <wp:anchor distT="0" distB="0" distL="114300" distR="114300" simplePos="0" relativeHeight="251663872" behindDoc="0" locked="1" layoutInCell="1" allowOverlap="1" wp14:anchorId="2D18AE32" wp14:editId="26DF7A26">
              <wp:simplePos x="0" y="0"/>
              <wp:positionH relativeFrom="page">
                <wp:posOffset>4908550</wp:posOffset>
              </wp:positionH>
              <wp:positionV relativeFrom="page">
                <wp:posOffset>10051415</wp:posOffset>
              </wp:positionV>
              <wp:extent cx="1906270" cy="388620"/>
              <wp:effectExtent l="0" t="0" r="0" b="0"/>
              <wp:wrapNone/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906270" cy="388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0F1785" w14:textId="77777777" w:rsidR="00DA3B54" w:rsidRPr="00D6290A" w:rsidRDefault="00DA3B54" w:rsidP="00D6290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rFonts w:cs="HelveticaNeueLTStd-Lt"/>
                              <w:color w:val="000000" w:themeColor="text1"/>
                              <w:spacing w:val="-1"/>
                              <w:sz w:val="14"/>
                              <w:szCs w:val="14"/>
                              <w:lang w:val="de-AT" w:bidi="de-DE"/>
                            </w:rPr>
                          </w:pPr>
                          <w:r w:rsidRPr="00D6290A">
                            <w:rPr>
                              <w:rFonts w:cs="HelveticaNeueLTStd-Lt"/>
                              <w:color w:val="000000" w:themeColor="text1"/>
                              <w:spacing w:val="-1"/>
                              <w:sz w:val="14"/>
                              <w:szCs w:val="14"/>
                              <w:lang w:bidi="de-DE"/>
                            </w:rPr>
                            <w:t xml:space="preserve">Informationen zum Datenschutz finden </w:t>
                          </w:r>
                          <w:r w:rsidR="002B303C" w:rsidRPr="00D6290A">
                            <w:rPr>
                              <w:rFonts w:cs="HelveticaNeueLTStd-Lt"/>
                              <w:color w:val="000000" w:themeColor="text1"/>
                              <w:spacing w:val="-1"/>
                              <w:sz w:val="14"/>
                              <w:szCs w:val="14"/>
                              <w:lang w:bidi="de-DE"/>
                            </w:rPr>
                            <w:br/>
                          </w:r>
                          <w:r w:rsidRPr="00D6290A">
                            <w:rPr>
                              <w:rFonts w:cs="HelveticaNeueLTStd-Lt"/>
                              <w:color w:val="000000" w:themeColor="text1"/>
                              <w:spacing w:val="-1"/>
                              <w:sz w:val="14"/>
                              <w:szCs w:val="14"/>
                              <w:lang w:bidi="de-DE"/>
                            </w:rPr>
                            <w:t>Sie unter post.at/datenschutz</w:t>
                          </w:r>
                        </w:p>
                        <w:p w14:paraId="1805FFF1" w14:textId="77777777" w:rsidR="00DA3B54" w:rsidRPr="00D6290A" w:rsidRDefault="00DA3B54" w:rsidP="00D6290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color w:val="000000" w:themeColor="text1"/>
                              <w:sz w:val="14"/>
                              <w:szCs w:val="14"/>
                            </w:rPr>
                          </w:pPr>
                        </w:p>
                        <w:p w14:paraId="393883FD" w14:textId="77777777" w:rsidR="00DA3B54" w:rsidRPr="00D6290A" w:rsidRDefault="00DA3B54" w:rsidP="00D6290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color w:val="000000" w:themeColor="text1"/>
                              <w:sz w:val="14"/>
                              <w:szCs w:val="14"/>
                            </w:rPr>
                          </w:pPr>
                        </w:p>
                        <w:p w14:paraId="482C5DAC" w14:textId="77777777" w:rsidR="00DA3B54" w:rsidRPr="00D6290A" w:rsidRDefault="00DA3B54" w:rsidP="00D6290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color w:val="000000" w:themeColor="text1"/>
                              <w:sz w:val="14"/>
                              <w:szCs w:val="14"/>
                            </w:rPr>
                          </w:pPr>
                        </w:p>
                        <w:p w14:paraId="69126460" w14:textId="77777777" w:rsidR="00DA3B54" w:rsidRPr="00D6290A" w:rsidRDefault="00DA3B54" w:rsidP="00D6290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D6290A">
                            <w:rPr>
                              <w:color w:val="000000" w:themeColor="text1"/>
                              <w:sz w:val="14"/>
                              <w:szCs w:val="14"/>
                            </w:rPr>
                            <w:t>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18AE3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86.5pt;margin-top:791.45pt;width:150.1pt;height:30.6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" filled="f" stroked="f">
              <v:path arrowok="t"/>
              <v:textbox>
                <w:txbxContent>
                  <w:p w14:paraId="020F1785" w14:textId="77777777" w:rsidR="00DA3B54" w:rsidRPr="00D6290A" w:rsidRDefault="00DA3B54" w:rsidP="00D6290A">
                    <w:pPr>
                      <w:widowControl w:val="0"/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rFonts w:cs="HelveticaNeueLTStd-Lt"/>
                        <w:color w:val="000000" w:themeColor="text1"/>
                        <w:spacing w:val="-1"/>
                        <w:sz w:val="14"/>
                        <w:szCs w:val="14"/>
                        <w:lang w:val="de-AT" w:bidi="de-DE"/>
                      </w:rPr>
                    </w:pPr>
                    <w:r w:rsidRPr="00D6290A">
                      <w:rPr>
                        <w:rFonts w:cs="HelveticaNeueLTStd-Lt"/>
                        <w:color w:val="000000" w:themeColor="text1"/>
                        <w:spacing w:val="-1"/>
                        <w:sz w:val="14"/>
                        <w:szCs w:val="14"/>
                        <w:lang w:bidi="de-DE"/>
                      </w:rPr>
                      <w:t xml:space="preserve">Informationen zum Datenschutz finden </w:t>
                    </w:r>
                    <w:r w:rsidR="002B303C" w:rsidRPr="00D6290A">
                      <w:rPr>
                        <w:rFonts w:cs="HelveticaNeueLTStd-Lt"/>
                        <w:color w:val="000000" w:themeColor="text1"/>
                        <w:spacing w:val="-1"/>
                        <w:sz w:val="14"/>
                        <w:szCs w:val="14"/>
                        <w:lang w:bidi="de-DE"/>
                      </w:rPr>
                      <w:br/>
                    </w:r>
                    <w:r w:rsidRPr="00D6290A">
                      <w:rPr>
                        <w:rFonts w:cs="HelveticaNeueLTStd-Lt"/>
                        <w:color w:val="000000" w:themeColor="text1"/>
                        <w:spacing w:val="-1"/>
                        <w:sz w:val="14"/>
                        <w:szCs w:val="14"/>
                        <w:lang w:bidi="de-DE"/>
                      </w:rPr>
                      <w:t>Sie unter post.at/datenschutz</w:t>
                    </w:r>
                  </w:p>
                  <w:p w14:paraId="1805FFF1" w14:textId="77777777" w:rsidR="00DA3B54" w:rsidRPr="00D6290A" w:rsidRDefault="00DA3B54" w:rsidP="00D6290A">
                    <w:pPr>
                      <w:widowControl w:val="0"/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color w:val="000000" w:themeColor="text1"/>
                        <w:sz w:val="14"/>
                        <w:szCs w:val="14"/>
                      </w:rPr>
                    </w:pPr>
                  </w:p>
                  <w:p w14:paraId="393883FD" w14:textId="77777777" w:rsidR="00DA3B54" w:rsidRPr="00D6290A" w:rsidRDefault="00DA3B54" w:rsidP="00D6290A">
                    <w:pPr>
                      <w:widowControl w:val="0"/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color w:val="000000" w:themeColor="text1"/>
                        <w:sz w:val="14"/>
                        <w:szCs w:val="14"/>
                      </w:rPr>
                    </w:pPr>
                  </w:p>
                  <w:p w14:paraId="482C5DAC" w14:textId="77777777" w:rsidR="00DA3B54" w:rsidRPr="00D6290A" w:rsidRDefault="00DA3B54" w:rsidP="00D6290A">
                    <w:pPr>
                      <w:widowControl w:val="0"/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color w:val="000000" w:themeColor="text1"/>
                        <w:sz w:val="14"/>
                        <w:szCs w:val="14"/>
                      </w:rPr>
                    </w:pPr>
                  </w:p>
                  <w:p w14:paraId="69126460" w14:textId="77777777" w:rsidR="00DA3B54" w:rsidRPr="00D6290A" w:rsidRDefault="00DA3B54" w:rsidP="00D6290A">
                    <w:pPr>
                      <w:widowControl w:val="0"/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color w:val="000000" w:themeColor="text1"/>
                        <w:sz w:val="14"/>
                        <w:szCs w:val="14"/>
                      </w:rPr>
                    </w:pPr>
                    <w:r w:rsidRPr="00D6290A">
                      <w:rPr>
                        <w:color w:val="000000" w:themeColor="text1"/>
                        <w:sz w:val="14"/>
                        <w:szCs w:val="14"/>
                      </w:rPr>
                      <w:t>z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DA3B54">
      <w:rPr>
        <w:noProof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2D18AE32" wp14:editId="26DF7A26">
              <wp:simplePos x="0" y="0"/>
              <wp:positionH relativeFrom="page">
                <wp:posOffset>2397760</wp:posOffset>
              </wp:positionH>
              <wp:positionV relativeFrom="page">
                <wp:posOffset>10051415</wp:posOffset>
              </wp:positionV>
              <wp:extent cx="2120265" cy="573405"/>
              <wp:effectExtent l="0" t="0" r="0" b="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20265" cy="573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8E74D8" w14:textId="77777777" w:rsidR="00F72538" w:rsidRPr="00D6290A" w:rsidRDefault="00DA3B54" w:rsidP="00D6290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rFonts w:cs="HelveticaNeueLTStd-Lt"/>
                              <w:color w:val="000000" w:themeColor="text1"/>
                              <w:spacing w:val="-1"/>
                              <w:sz w:val="14"/>
                              <w:szCs w:val="14"/>
                              <w:lang w:bidi="de-DE"/>
                            </w:rPr>
                          </w:pPr>
                          <w:r w:rsidRPr="00D6290A">
                            <w:rPr>
                              <w:rFonts w:cs="HelveticaNeueLTStd-Lt"/>
                              <w:color w:val="000000" w:themeColor="text1"/>
                              <w:spacing w:val="-1"/>
                              <w:sz w:val="14"/>
                              <w:szCs w:val="14"/>
                              <w:lang w:bidi="de-DE"/>
                            </w:rPr>
                            <w:t>Firmensitz: Wien | Firmenbuchnummer: 180219d</w:t>
                          </w:r>
                        </w:p>
                        <w:p w14:paraId="3725359C" w14:textId="77777777" w:rsidR="002B303C" w:rsidRPr="00D6290A" w:rsidRDefault="00DA3B54" w:rsidP="00D6290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rFonts w:cs="HelveticaNeueLTStd-Lt"/>
                              <w:color w:val="000000" w:themeColor="text1"/>
                              <w:spacing w:val="-1"/>
                              <w:sz w:val="14"/>
                              <w:szCs w:val="14"/>
                              <w:lang w:bidi="de-DE"/>
                            </w:rPr>
                          </w:pPr>
                          <w:r w:rsidRPr="00D6290A">
                            <w:rPr>
                              <w:rFonts w:cs="HelveticaNeueLTStd-Lt"/>
                              <w:color w:val="000000" w:themeColor="text1"/>
                              <w:spacing w:val="-1"/>
                              <w:sz w:val="14"/>
                              <w:szCs w:val="14"/>
                              <w:lang w:bidi="de-DE"/>
                            </w:rPr>
                            <w:t>Firmenbuchgericht</w:t>
                          </w:r>
                          <w:r w:rsidR="002B303C" w:rsidRPr="00D6290A">
                            <w:rPr>
                              <w:rFonts w:cs="HelveticaNeueLTStd-Lt"/>
                              <w:color w:val="000000" w:themeColor="text1"/>
                              <w:spacing w:val="-1"/>
                              <w:sz w:val="14"/>
                              <w:szCs w:val="14"/>
                              <w:lang w:bidi="de-DE"/>
                            </w:rPr>
                            <w:t xml:space="preserve">: Handelsgericht </w:t>
                          </w:r>
                          <w:r w:rsidRPr="00D6290A">
                            <w:rPr>
                              <w:rFonts w:cs="HelveticaNeueLTStd-Lt"/>
                              <w:color w:val="000000" w:themeColor="text1"/>
                              <w:spacing w:val="-1"/>
                              <w:sz w:val="14"/>
                              <w:szCs w:val="14"/>
                              <w:lang w:bidi="de-DE"/>
                            </w:rPr>
                            <w:t>Wien</w:t>
                          </w:r>
                        </w:p>
                        <w:p w14:paraId="2986672B" w14:textId="77777777" w:rsidR="00DA3B54" w:rsidRPr="00D6290A" w:rsidRDefault="00DA3B54" w:rsidP="00D6290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rFonts w:cs="HelveticaNeueLTStd-Lt"/>
                              <w:color w:val="000000" w:themeColor="text1"/>
                              <w:spacing w:val="-1"/>
                              <w:sz w:val="14"/>
                              <w:szCs w:val="14"/>
                              <w:lang w:bidi="de-DE"/>
                            </w:rPr>
                          </w:pPr>
                          <w:r w:rsidRPr="00D6290A">
                            <w:rPr>
                              <w:rFonts w:cs="HelveticaNeueLTStd-Lt"/>
                              <w:color w:val="000000" w:themeColor="text1"/>
                              <w:spacing w:val="-1"/>
                              <w:sz w:val="14"/>
                              <w:szCs w:val="14"/>
                              <w:lang w:bidi="de-DE"/>
                            </w:rPr>
                            <w:t>UID: ATU 46674503</w:t>
                          </w:r>
                        </w:p>
                        <w:p w14:paraId="2430B557" w14:textId="77777777" w:rsidR="00DA3B54" w:rsidRPr="00D6290A" w:rsidRDefault="00DA3B54" w:rsidP="00D6290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color w:val="000000" w:themeColor="text1"/>
                              <w:sz w:val="14"/>
                              <w:szCs w:val="14"/>
                            </w:rPr>
                          </w:pPr>
                        </w:p>
                        <w:p w14:paraId="7BA9807A" w14:textId="77777777" w:rsidR="00DA3B54" w:rsidRPr="00D6290A" w:rsidRDefault="00DA3B54" w:rsidP="00D6290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color w:val="000000" w:themeColor="text1"/>
                              <w:sz w:val="14"/>
                              <w:szCs w:val="14"/>
                            </w:rPr>
                          </w:pPr>
                        </w:p>
                        <w:p w14:paraId="30B2B92A" w14:textId="77777777" w:rsidR="00DA3B54" w:rsidRPr="00D6290A" w:rsidRDefault="00DA3B54" w:rsidP="00D6290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D6290A">
                            <w:rPr>
                              <w:color w:val="000000" w:themeColor="text1"/>
                              <w:sz w:val="14"/>
                              <w:szCs w:val="14"/>
                            </w:rPr>
                            <w:t>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18AE32" id="_x0000_s1027" type="#_x0000_t202" style="position:absolute;margin-left:188.8pt;margin-top:791.45pt;width:166.95pt;height:45.1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" filled="f" stroked="f">
              <v:path arrowok="t"/>
              <v:textbox>
                <w:txbxContent>
                  <w:p w14:paraId="1F8E74D8" w14:textId="77777777" w:rsidR="00F72538" w:rsidRPr="00D6290A" w:rsidRDefault="00DA3B54" w:rsidP="00D6290A">
                    <w:pPr>
                      <w:widowControl w:val="0"/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rFonts w:cs="HelveticaNeueLTStd-Lt"/>
                        <w:color w:val="000000" w:themeColor="text1"/>
                        <w:spacing w:val="-1"/>
                        <w:sz w:val="14"/>
                        <w:szCs w:val="14"/>
                        <w:lang w:bidi="de-DE"/>
                      </w:rPr>
                    </w:pPr>
                    <w:r w:rsidRPr="00D6290A">
                      <w:rPr>
                        <w:rFonts w:cs="HelveticaNeueLTStd-Lt"/>
                        <w:color w:val="000000" w:themeColor="text1"/>
                        <w:spacing w:val="-1"/>
                        <w:sz w:val="14"/>
                        <w:szCs w:val="14"/>
                        <w:lang w:bidi="de-DE"/>
                      </w:rPr>
                      <w:t>Firmensitz: Wien | Firmenbuchnummer: 180219d</w:t>
                    </w:r>
                  </w:p>
                  <w:p w14:paraId="3725359C" w14:textId="77777777" w:rsidR="002B303C" w:rsidRPr="00D6290A" w:rsidRDefault="00DA3B54" w:rsidP="00D6290A">
                    <w:pPr>
                      <w:widowControl w:val="0"/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rFonts w:cs="HelveticaNeueLTStd-Lt"/>
                        <w:color w:val="000000" w:themeColor="text1"/>
                        <w:spacing w:val="-1"/>
                        <w:sz w:val="14"/>
                        <w:szCs w:val="14"/>
                        <w:lang w:bidi="de-DE"/>
                      </w:rPr>
                    </w:pPr>
                    <w:r w:rsidRPr="00D6290A">
                      <w:rPr>
                        <w:rFonts w:cs="HelveticaNeueLTStd-Lt"/>
                        <w:color w:val="000000" w:themeColor="text1"/>
                        <w:spacing w:val="-1"/>
                        <w:sz w:val="14"/>
                        <w:szCs w:val="14"/>
                        <w:lang w:bidi="de-DE"/>
                      </w:rPr>
                      <w:t>Firmenbuchgericht</w:t>
                    </w:r>
                    <w:r w:rsidR="002B303C" w:rsidRPr="00D6290A">
                      <w:rPr>
                        <w:rFonts w:cs="HelveticaNeueLTStd-Lt"/>
                        <w:color w:val="000000" w:themeColor="text1"/>
                        <w:spacing w:val="-1"/>
                        <w:sz w:val="14"/>
                        <w:szCs w:val="14"/>
                        <w:lang w:bidi="de-DE"/>
                      </w:rPr>
                      <w:t xml:space="preserve">: Handelsgericht </w:t>
                    </w:r>
                    <w:r w:rsidRPr="00D6290A">
                      <w:rPr>
                        <w:rFonts w:cs="HelveticaNeueLTStd-Lt"/>
                        <w:color w:val="000000" w:themeColor="text1"/>
                        <w:spacing w:val="-1"/>
                        <w:sz w:val="14"/>
                        <w:szCs w:val="14"/>
                        <w:lang w:bidi="de-DE"/>
                      </w:rPr>
                      <w:t>Wien</w:t>
                    </w:r>
                  </w:p>
                  <w:p w14:paraId="2986672B" w14:textId="77777777" w:rsidR="00DA3B54" w:rsidRPr="00D6290A" w:rsidRDefault="00DA3B54" w:rsidP="00D6290A">
                    <w:pPr>
                      <w:widowControl w:val="0"/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rFonts w:cs="HelveticaNeueLTStd-Lt"/>
                        <w:color w:val="000000" w:themeColor="text1"/>
                        <w:spacing w:val="-1"/>
                        <w:sz w:val="14"/>
                        <w:szCs w:val="14"/>
                        <w:lang w:bidi="de-DE"/>
                      </w:rPr>
                    </w:pPr>
                    <w:r w:rsidRPr="00D6290A">
                      <w:rPr>
                        <w:rFonts w:cs="HelveticaNeueLTStd-Lt"/>
                        <w:color w:val="000000" w:themeColor="text1"/>
                        <w:spacing w:val="-1"/>
                        <w:sz w:val="14"/>
                        <w:szCs w:val="14"/>
                        <w:lang w:bidi="de-DE"/>
                      </w:rPr>
                      <w:t>UID: ATU 46674503</w:t>
                    </w:r>
                  </w:p>
                  <w:p w14:paraId="2430B557" w14:textId="77777777" w:rsidR="00DA3B54" w:rsidRPr="00D6290A" w:rsidRDefault="00DA3B54" w:rsidP="00D6290A">
                    <w:pPr>
                      <w:widowControl w:val="0"/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color w:val="000000" w:themeColor="text1"/>
                        <w:sz w:val="14"/>
                        <w:szCs w:val="14"/>
                      </w:rPr>
                    </w:pPr>
                  </w:p>
                  <w:p w14:paraId="7BA9807A" w14:textId="77777777" w:rsidR="00DA3B54" w:rsidRPr="00D6290A" w:rsidRDefault="00DA3B54" w:rsidP="00D6290A">
                    <w:pPr>
                      <w:widowControl w:val="0"/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color w:val="000000" w:themeColor="text1"/>
                        <w:sz w:val="14"/>
                        <w:szCs w:val="14"/>
                      </w:rPr>
                    </w:pPr>
                  </w:p>
                  <w:p w14:paraId="30B2B92A" w14:textId="77777777" w:rsidR="00DA3B54" w:rsidRPr="00D6290A" w:rsidRDefault="00DA3B54" w:rsidP="00D6290A">
                    <w:pPr>
                      <w:widowControl w:val="0"/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color w:val="000000" w:themeColor="text1"/>
                        <w:sz w:val="14"/>
                        <w:szCs w:val="14"/>
                      </w:rPr>
                    </w:pPr>
                    <w:r w:rsidRPr="00D6290A">
                      <w:rPr>
                        <w:color w:val="000000" w:themeColor="text1"/>
                        <w:sz w:val="14"/>
                        <w:szCs w:val="14"/>
                      </w:rPr>
                      <w:t>z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9273D4"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8440581" wp14:editId="0493EB1A">
              <wp:simplePos x="0" y="0"/>
              <wp:positionH relativeFrom="page">
                <wp:posOffset>769620</wp:posOffset>
              </wp:positionH>
              <wp:positionV relativeFrom="page">
                <wp:posOffset>10051415</wp:posOffset>
              </wp:positionV>
              <wp:extent cx="1195705" cy="38862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195705" cy="388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36706F" w14:textId="77777777" w:rsidR="00DA3B54" w:rsidRPr="00D6290A" w:rsidRDefault="00EB3B61" w:rsidP="00D6290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rFonts w:cs="HelveticaNeueLTStd-Lt"/>
                              <w:color w:val="000000" w:themeColor="text1"/>
                              <w:spacing w:val="-1"/>
                              <w:sz w:val="14"/>
                              <w:szCs w:val="14"/>
                              <w:lang w:bidi="de-DE"/>
                            </w:rPr>
                          </w:pPr>
                          <w:r w:rsidRPr="00D6290A">
                            <w:rPr>
                              <w:rFonts w:cs="HelveticaNeueLTStd-Lt"/>
                              <w:color w:val="000000" w:themeColor="text1"/>
                              <w:spacing w:val="-1"/>
                              <w:sz w:val="14"/>
                              <w:szCs w:val="14"/>
                              <w:lang w:bidi="de-DE"/>
                            </w:rPr>
                            <w:t>Österreichische Post AG</w:t>
                          </w:r>
                        </w:p>
                        <w:p w14:paraId="6C8417EE" w14:textId="77777777" w:rsidR="00EB3B61" w:rsidRPr="00D6290A" w:rsidRDefault="00EB3B61" w:rsidP="00D6290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rFonts w:cs="HelveticaNeueLTStd-Lt"/>
                              <w:color w:val="000000" w:themeColor="text1"/>
                              <w:spacing w:val="-1"/>
                              <w:sz w:val="14"/>
                              <w:szCs w:val="14"/>
                              <w:lang w:bidi="de-DE"/>
                            </w:rPr>
                          </w:pPr>
                          <w:r w:rsidRPr="00D6290A">
                            <w:rPr>
                              <w:rFonts w:cs="HelveticaNeueLTStd-Lt"/>
                              <w:color w:val="000000" w:themeColor="text1"/>
                              <w:spacing w:val="-1"/>
                              <w:sz w:val="14"/>
                              <w:szCs w:val="14"/>
                              <w:lang w:bidi="de-DE"/>
                            </w:rPr>
                            <w:t>post.at</w:t>
                          </w:r>
                        </w:p>
                        <w:p w14:paraId="2296FBDA" w14:textId="77777777" w:rsidR="00EB3B61" w:rsidRPr="00D6290A" w:rsidRDefault="00EB3B61" w:rsidP="00D6290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color w:val="000000" w:themeColor="text1"/>
                              <w:sz w:val="14"/>
                              <w:szCs w:val="14"/>
                            </w:rPr>
                          </w:pPr>
                        </w:p>
                        <w:p w14:paraId="15488D60" w14:textId="77777777" w:rsidR="00EB3B61" w:rsidRPr="00D6290A" w:rsidRDefault="00EB3B61" w:rsidP="00D6290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color w:val="000000" w:themeColor="text1"/>
                              <w:sz w:val="14"/>
                              <w:szCs w:val="14"/>
                            </w:rPr>
                          </w:pPr>
                        </w:p>
                        <w:p w14:paraId="1B6451AD" w14:textId="77777777" w:rsidR="00EB3B61" w:rsidRPr="00D6290A" w:rsidRDefault="00EB3B61" w:rsidP="00D6290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color w:val="000000" w:themeColor="text1"/>
                              <w:sz w:val="14"/>
                              <w:szCs w:val="14"/>
                            </w:rPr>
                          </w:pPr>
                        </w:p>
                        <w:p w14:paraId="729E1D5B" w14:textId="77777777" w:rsidR="009934D7" w:rsidRPr="00D6290A" w:rsidRDefault="00DA3B54" w:rsidP="00D6290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jc w:val="center"/>
                            <w:textAlignment w:val="center"/>
                            <w:rPr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D6290A">
                            <w:rPr>
                              <w:color w:val="000000" w:themeColor="text1"/>
                              <w:sz w:val="14"/>
                              <w:szCs w:val="14"/>
                            </w:rPr>
                            <w:t>z</w:t>
                          </w:r>
                          <w:r w:rsidR="00B95560" w:rsidRPr="00D6290A">
                            <w:rPr>
                              <w:color w:val="000000" w:themeColor="text1"/>
                              <w:sz w:val="14"/>
                              <w:szCs w:val="14"/>
                            </w:rPr>
                            <w:t>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8440581" id="_x0000_s1028" type="#_x0000_t202" style="position:absolute;margin-left:60.6pt;margin-top:791.45pt;width:94.15pt;height:30.6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" filled="f" stroked="f">
              <v:path arrowok="t"/>
              <v:textbox>
                <w:txbxContent>
                  <w:p w14:paraId="3D36706F" w14:textId="77777777" w:rsidR="00DA3B54" w:rsidRPr="00D6290A" w:rsidRDefault="00EB3B61" w:rsidP="00D6290A">
                    <w:pPr>
                      <w:widowControl w:val="0"/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rFonts w:cs="HelveticaNeueLTStd-Lt"/>
                        <w:color w:val="000000" w:themeColor="text1"/>
                        <w:spacing w:val="-1"/>
                        <w:sz w:val="14"/>
                        <w:szCs w:val="14"/>
                        <w:lang w:bidi="de-DE"/>
                      </w:rPr>
                    </w:pPr>
                    <w:r w:rsidRPr="00D6290A">
                      <w:rPr>
                        <w:rFonts w:cs="HelveticaNeueLTStd-Lt"/>
                        <w:color w:val="000000" w:themeColor="text1"/>
                        <w:spacing w:val="-1"/>
                        <w:sz w:val="14"/>
                        <w:szCs w:val="14"/>
                        <w:lang w:bidi="de-DE"/>
                      </w:rPr>
                      <w:t>Österreichische Post AG</w:t>
                    </w:r>
                  </w:p>
                  <w:p w14:paraId="6C8417EE" w14:textId="77777777" w:rsidR="00EB3B61" w:rsidRPr="00D6290A" w:rsidRDefault="00EB3B61" w:rsidP="00D6290A">
                    <w:pPr>
                      <w:widowControl w:val="0"/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rFonts w:cs="HelveticaNeueLTStd-Lt"/>
                        <w:color w:val="000000" w:themeColor="text1"/>
                        <w:spacing w:val="-1"/>
                        <w:sz w:val="14"/>
                        <w:szCs w:val="14"/>
                        <w:lang w:bidi="de-DE"/>
                      </w:rPr>
                    </w:pPr>
                    <w:r w:rsidRPr="00D6290A">
                      <w:rPr>
                        <w:rFonts w:cs="HelveticaNeueLTStd-Lt"/>
                        <w:color w:val="000000" w:themeColor="text1"/>
                        <w:spacing w:val="-1"/>
                        <w:sz w:val="14"/>
                        <w:szCs w:val="14"/>
                        <w:lang w:bidi="de-DE"/>
                      </w:rPr>
                      <w:t>post.at</w:t>
                    </w:r>
                  </w:p>
                  <w:p w14:paraId="2296FBDA" w14:textId="77777777" w:rsidR="00EB3B61" w:rsidRPr="00D6290A" w:rsidRDefault="00EB3B61" w:rsidP="00D6290A">
                    <w:pPr>
                      <w:widowControl w:val="0"/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color w:val="000000" w:themeColor="text1"/>
                        <w:sz w:val="14"/>
                        <w:szCs w:val="14"/>
                      </w:rPr>
                    </w:pPr>
                  </w:p>
                  <w:p w14:paraId="15488D60" w14:textId="77777777" w:rsidR="00EB3B61" w:rsidRPr="00D6290A" w:rsidRDefault="00EB3B61" w:rsidP="00D6290A">
                    <w:pPr>
                      <w:widowControl w:val="0"/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color w:val="000000" w:themeColor="text1"/>
                        <w:sz w:val="14"/>
                        <w:szCs w:val="14"/>
                      </w:rPr>
                    </w:pPr>
                  </w:p>
                  <w:p w14:paraId="1B6451AD" w14:textId="77777777" w:rsidR="00EB3B61" w:rsidRPr="00D6290A" w:rsidRDefault="00EB3B61" w:rsidP="00D6290A">
                    <w:pPr>
                      <w:widowControl w:val="0"/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color w:val="000000" w:themeColor="text1"/>
                        <w:sz w:val="14"/>
                        <w:szCs w:val="14"/>
                      </w:rPr>
                    </w:pPr>
                  </w:p>
                  <w:p w14:paraId="729E1D5B" w14:textId="77777777" w:rsidR="009934D7" w:rsidRPr="00D6290A" w:rsidRDefault="00DA3B54" w:rsidP="00D6290A">
                    <w:pPr>
                      <w:widowControl w:val="0"/>
                      <w:autoSpaceDE w:val="0"/>
                      <w:autoSpaceDN w:val="0"/>
                      <w:adjustRightInd w:val="0"/>
                      <w:jc w:val="center"/>
                      <w:textAlignment w:val="center"/>
                      <w:rPr>
                        <w:color w:val="000000" w:themeColor="text1"/>
                        <w:sz w:val="14"/>
                        <w:szCs w:val="14"/>
                      </w:rPr>
                    </w:pPr>
                    <w:r w:rsidRPr="00D6290A">
                      <w:rPr>
                        <w:color w:val="000000" w:themeColor="text1"/>
                        <w:sz w:val="14"/>
                        <w:szCs w:val="14"/>
                      </w:rPr>
                      <w:t>z</w:t>
                    </w:r>
                    <w:r w:rsidR="00B95560" w:rsidRPr="00D6290A">
                      <w:rPr>
                        <w:color w:val="000000" w:themeColor="text1"/>
                        <w:sz w:val="14"/>
                        <w:szCs w:val="14"/>
                      </w:rPr>
                      <w:t>0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F9E36" w14:textId="77777777" w:rsidR="00C12EE9" w:rsidRDefault="00C12EE9">
      <w:r>
        <w:separator/>
      </w:r>
    </w:p>
  </w:footnote>
  <w:footnote w:type="continuationSeparator" w:id="0">
    <w:p w14:paraId="4AA122D0" w14:textId="77777777" w:rsidR="00C12EE9" w:rsidRDefault="00C12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94ADD" w14:textId="77777777" w:rsidR="009934D7" w:rsidRPr="00F72538" w:rsidRDefault="00BD7761" w:rsidP="00BD7761">
    <w:pPr>
      <w:pStyle w:val="Kopfzeile"/>
      <w:tabs>
        <w:tab w:val="clear" w:pos="9072"/>
        <w:tab w:val="right" w:pos="9214"/>
      </w:tabs>
      <w:jc w:val="center"/>
      <w:rPr>
        <w:spacing w:val="-6"/>
      </w:rPr>
    </w:pPr>
    <w:r>
      <w:rPr>
        <w:noProof/>
      </w:rPr>
      <w:drawing>
        <wp:inline distT="0" distB="0" distL="0" distR="0" wp14:anchorId="60469A14" wp14:editId="0F91D633">
          <wp:extent cx="887156" cy="563516"/>
          <wp:effectExtent l="0" t="0" r="1905" b="0"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ost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7156" cy="5635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273D4">
      <w:rPr>
        <w:noProof/>
      </w:rPr>
      <mc:AlternateContent>
        <mc:Choice Requires="wps">
          <w:drawing>
            <wp:anchor distT="4294967295" distB="4294967295" distL="114300" distR="114300" simplePos="0" relativeHeight="251658752" behindDoc="1" locked="1" layoutInCell="1" allowOverlap="1" wp14:anchorId="68D30957" wp14:editId="031A2BE5">
              <wp:simplePos x="0" y="0"/>
              <wp:positionH relativeFrom="page">
                <wp:posOffset>180340</wp:posOffset>
              </wp:positionH>
              <wp:positionV relativeFrom="page">
                <wp:posOffset>5346699</wp:posOffset>
              </wp:positionV>
              <wp:extent cx="114300" cy="0"/>
              <wp:effectExtent l="0" t="0" r="0" b="0"/>
              <wp:wrapNone/>
              <wp:docPr id="4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C0C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F3A02F" id="Line 8" o:spid="_x0000_s1026" style="position:absolute;z-index:-2516577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14.2pt,421pt" to="23.2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" strokecolor="silver" strokeweight=".5pt">
              <o:lock v:ext="edit" shapetype="f"/>
              <w10:wrap anchorx="page" anchory="page"/>
              <w10:anchorlock/>
            </v:line>
          </w:pict>
        </mc:Fallback>
      </mc:AlternateContent>
    </w:r>
    <w:r w:rsidR="009273D4"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1" locked="1" layoutInCell="1" allowOverlap="1" wp14:anchorId="1E12A924" wp14:editId="4CEF7F5B">
              <wp:simplePos x="0" y="0"/>
              <wp:positionH relativeFrom="page">
                <wp:posOffset>180340</wp:posOffset>
              </wp:positionH>
              <wp:positionV relativeFrom="page">
                <wp:posOffset>7129144</wp:posOffset>
              </wp:positionV>
              <wp:extent cx="114300" cy="0"/>
              <wp:effectExtent l="0" t="0" r="0" b="0"/>
              <wp:wrapNone/>
              <wp:docPr id="3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C0C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DF6D86" id="Line 7" o:spid="_x0000_s1026" style="position:absolute;z-index:-25165875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14.2pt,561.35pt" to="23.2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" strokecolor="silver" strokeweight=".5pt">
              <o:lock v:ext="edit" shapetype="f"/>
              <w10:wrap anchorx="page" anchory="page"/>
              <w10:anchorlock/>
            </v:line>
          </w:pict>
        </mc:Fallback>
      </mc:AlternateContent>
    </w:r>
    <w:r w:rsidR="009273D4">
      <w:rPr>
        <w:noProof/>
      </w:rPr>
      <mc:AlternateContent>
        <mc:Choice Requires="wps">
          <w:drawing>
            <wp:anchor distT="4294967295" distB="4294967295" distL="114300" distR="114300" simplePos="0" relativeHeight="251656704" behindDoc="1" locked="1" layoutInCell="1" allowOverlap="1" wp14:anchorId="1AF59629" wp14:editId="5A8E5D0A">
              <wp:simplePos x="0" y="0"/>
              <wp:positionH relativeFrom="page">
                <wp:posOffset>180340</wp:posOffset>
              </wp:positionH>
              <wp:positionV relativeFrom="page">
                <wp:posOffset>3564254</wp:posOffset>
              </wp:positionV>
              <wp:extent cx="114300" cy="0"/>
              <wp:effectExtent l="0" t="0" r="0" b="0"/>
              <wp:wrapNone/>
              <wp:docPr id="2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C0C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7C5E77" id="Line 5" o:spid="_x0000_s1026" style="position:absolute;z-index:-25165977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14.2pt,280.65pt" to="23.2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" strokecolor="silver" strokeweight=".5pt">
              <o:lock v:ext="edit" shapetype="f"/>
              <w10:wrap anchorx="page" anchory="page"/>
              <w10:anchorlock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de-AT" w:vendorID="64" w:dllVersion="6" w:nlCheck="1" w:checkStyle="1"/>
  <w:activeWritingStyle w:appName="MSWord" w:lang="de-DE" w:vendorID="64" w:dllVersion="6" w:nlCheck="1" w:checkStyle="1"/>
  <w:activeWritingStyle w:appName="MSWord" w:lang="de-DE" w:vendorID="64" w:dllVersion="4096" w:nlCheck="1" w:checkStyle="0"/>
  <w:activeWritingStyle w:appName="MSWord" w:lang="de-AT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9BB"/>
    <w:rsid w:val="0000580F"/>
    <w:rsid w:val="000511DB"/>
    <w:rsid w:val="00067C27"/>
    <w:rsid w:val="00070F3B"/>
    <w:rsid w:val="000B34E5"/>
    <w:rsid w:val="000C3D33"/>
    <w:rsid w:val="000C5095"/>
    <w:rsid w:val="001034DD"/>
    <w:rsid w:val="00111A0E"/>
    <w:rsid w:val="001129C7"/>
    <w:rsid w:val="001327E1"/>
    <w:rsid w:val="001B25C2"/>
    <w:rsid w:val="001D7324"/>
    <w:rsid w:val="00216A32"/>
    <w:rsid w:val="002221E7"/>
    <w:rsid w:val="002520DA"/>
    <w:rsid w:val="002A5D18"/>
    <w:rsid w:val="002B303C"/>
    <w:rsid w:val="002B3CBF"/>
    <w:rsid w:val="002C715E"/>
    <w:rsid w:val="002D417B"/>
    <w:rsid w:val="00316352"/>
    <w:rsid w:val="00316B02"/>
    <w:rsid w:val="003632B4"/>
    <w:rsid w:val="003A1DB7"/>
    <w:rsid w:val="003C69E6"/>
    <w:rsid w:val="003D5AC3"/>
    <w:rsid w:val="00422543"/>
    <w:rsid w:val="00433A35"/>
    <w:rsid w:val="00440038"/>
    <w:rsid w:val="004611A9"/>
    <w:rsid w:val="00491602"/>
    <w:rsid w:val="00493EA2"/>
    <w:rsid w:val="00496F2C"/>
    <w:rsid w:val="004A0D26"/>
    <w:rsid w:val="004B2788"/>
    <w:rsid w:val="004B69A8"/>
    <w:rsid w:val="004C2919"/>
    <w:rsid w:val="00513306"/>
    <w:rsid w:val="005156A2"/>
    <w:rsid w:val="005219BB"/>
    <w:rsid w:val="00527E39"/>
    <w:rsid w:val="00583419"/>
    <w:rsid w:val="005A20B5"/>
    <w:rsid w:val="005A3110"/>
    <w:rsid w:val="005A4145"/>
    <w:rsid w:val="005B1753"/>
    <w:rsid w:val="005B5730"/>
    <w:rsid w:val="005C3B8C"/>
    <w:rsid w:val="005C6C5E"/>
    <w:rsid w:val="005D44AF"/>
    <w:rsid w:val="005F335B"/>
    <w:rsid w:val="006117CE"/>
    <w:rsid w:val="00615228"/>
    <w:rsid w:val="0063245E"/>
    <w:rsid w:val="006509B2"/>
    <w:rsid w:val="00660968"/>
    <w:rsid w:val="006766E9"/>
    <w:rsid w:val="006828F1"/>
    <w:rsid w:val="006A5C33"/>
    <w:rsid w:val="006B3789"/>
    <w:rsid w:val="006C4EE0"/>
    <w:rsid w:val="00734C09"/>
    <w:rsid w:val="00760124"/>
    <w:rsid w:val="00766477"/>
    <w:rsid w:val="00767E7F"/>
    <w:rsid w:val="007A3F18"/>
    <w:rsid w:val="007A574F"/>
    <w:rsid w:val="007C4A8D"/>
    <w:rsid w:val="007F0447"/>
    <w:rsid w:val="007F1586"/>
    <w:rsid w:val="0082068F"/>
    <w:rsid w:val="0085015B"/>
    <w:rsid w:val="00852AAB"/>
    <w:rsid w:val="00855D21"/>
    <w:rsid w:val="008841F7"/>
    <w:rsid w:val="00890A19"/>
    <w:rsid w:val="008D7B09"/>
    <w:rsid w:val="008E28C6"/>
    <w:rsid w:val="0090546D"/>
    <w:rsid w:val="009273D4"/>
    <w:rsid w:val="00927BA7"/>
    <w:rsid w:val="00931135"/>
    <w:rsid w:val="00963CB7"/>
    <w:rsid w:val="00982701"/>
    <w:rsid w:val="0098428D"/>
    <w:rsid w:val="00990C7B"/>
    <w:rsid w:val="009934D7"/>
    <w:rsid w:val="009C7A57"/>
    <w:rsid w:val="009D70DF"/>
    <w:rsid w:val="009F7B4D"/>
    <w:rsid w:val="00A04F68"/>
    <w:rsid w:val="00A309F1"/>
    <w:rsid w:val="00A56183"/>
    <w:rsid w:val="00A603C0"/>
    <w:rsid w:val="00A6463E"/>
    <w:rsid w:val="00A84D5D"/>
    <w:rsid w:val="00AA29AD"/>
    <w:rsid w:val="00AC5397"/>
    <w:rsid w:val="00B016E8"/>
    <w:rsid w:val="00B132FB"/>
    <w:rsid w:val="00B17D42"/>
    <w:rsid w:val="00B213C2"/>
    <w:rsid w:val="00B44A5D"/>
    <w:rsid w:val="00B44B58"/>
    <w:rsid w:val="00B5510C"/>
    <w:rsid w:val="00B75862"/>
    <w:rsid w:val="00B95560"/>
    <w:rsid w:val="00BB13D7"/>
    <w:rsid w:val="00BC37B7"/>
    <w:rsid w:val="00BC5237"/>
    <w:rsid w:val="00BD067D"/>
    <w:rsid w:val="00BD0FA3"/>
    <w:rsid w:val="00BD4CFA"/>
    <w:rsid w:val="00BD7761"/>
    <w:rsid w:val="00C071CB"/>
    <w:rsid w:val="00C12EE9"/>
    <w:rsid w:val="00C2395C"/>
    <w:rsid w:val="00C23D2B"/>
    <w:rsid w:val="00C44E61"/>
    <w:rsid w:val="00C52B92"/>
    <w:rsid w:val="00C643E0"/>
    <w:rsid w:val="00C6701D"/>
    <w:rsid w:val="00CA6DA6"/>
    <w:rsid w:val="00CA7448"/>
    <w:rsid w:val="00CB2232"/>
    <w:rsid w:val="00CC4594"/>
    <w:rsid w:val="00CD0C0A"/>
    <w:rsid w:val="00CE5852"/>
    <w:rsid w:val="00D024C2"/>
    <w:rsid w:val="00D05010"/>
    <w:rsid w:val="00D25246"/>
    <w:rsid w:val="00D47C0D"/>
    <w:rsid w:val="00D6290A"/>
    <w:rsid w:val="00D74DEE"/>
    <w:rsid w:val="00DA3B54"/>
    <w:rsid w:val="00DC1DD9"/>
    <w:rsid w:val="00E10BE3"/>
    <w:rsid w:val="00E9416B"/>
    <w:rsid w:val="00EB3B61"/>
    <w:rsid w:val="00EC3714"/>
    <w:rsid w:val="00ED3FC8"/>
    <w:rsid w:val="00F02EBB"/>
    <w:rsid w:val="00F13579"/>
    <w:rsid w:val="00F27328"/>
    <w:rsid w:val="00F43AC1"/>
    <w:rsid w:val="00F47AA8"/>
    <w:rsid w:val="00F54FB7"/>
    <w:rsid w:val="00F67C4B"/>
    <w:rsid w:val="00F72538"/>
    <w:rsid w:val="00F80C6C"/>
    <w:rsid w:val="00FB6313"/>
    <w:rsid w:val="00FC7776"/>
    <w:rsid w:val="00FE4E89"/>
    <w:rsid w:val="00FF5C23"/>
    <w:rsid w:val="00FF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AB97E32"/>
  <w15:docId w15:val="{C4BB625E-C40E-4C25-AC6D-38A970966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219BB"/>
    <w:rPr>
      <w:rFonts w:ascii="Arial" w:hAnsi="Arial"/>
      <w:lang w:val="de-DE"/>
    </w:rPr>
  </w:style>
  <w:style w:type="paragraph" w:styleId="berschrift1">
    <w:name w:val="heading 1"/>
    <w:basedOn w:val="Standard"/>
    <w:next w:val="Standard"/>
    <w:link w:val="berschrift1Zchn"/>
    <w:qFormat/>
    <w:rsid w:val="005219B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5219BB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C11B5"/>
    <w:pPr>
      <w:tabs>
        <w:tab w:val="center" w:pos="4536"/>
        <w:tab w:val="right" w:pos="9072"/>
      </w:tabs>
    </w:pPr>
    <w:rPr>
      <w:rFonts w:ascii="Post Sans" w:hAnsi="Post Sans"/>
      <w:sz w:val="22"/>
    </w:rPr>
  </w:style>
  <w:style w:type="paragraph" w:styleId="Fuzeile">
    <w:name w:val="footer"/>
    <w:basedOn w:val="Standard"/>
    <w:semiHidden/>
    <w:rsid w:val="00FC11B5"/>
    <w:pPr>
      <w:tabs>
        <w:tab w:val="center" w:pos="4536"/>
        <w:tab w:val="right" w:pos="9072"/>
      </w:tabs>
    </w:pPr>
    <w:rPr>
      <w:rFonts w:ascii="Post Sans" w:hAnsi="Post Sans"/>
      <w:sz w:val="22"/>
    </w:rPr>
  </w:style>
  <w:style w:type="paragraph" w:customStyle="1" w:styleId="EinfacherAbsatz">
    <w:name w:val="[Einfacher Absatz]"/>
    <w:basedOn w:val="Standard"/>
    <w:rsid w:val="00FC11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bidi="de-DE"/>
    </w:rPr>
  </w:style>
  <w:style w:type="paragraph" w:styleId="Sprechblasentext">
    <w:name w:val="Balloon Text"/>
    <w:basedOn w:val="Standard"/>
    <w:semiHidden/>
    <w:rsid w:val="002D688E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5C6C5E"/>
  </w:style>
  <w:style w:type="character" w:customStyle="1" w:styleId="berschrift1Zchn">
    <w:name w:val="Überschrift 1 Zchn"/>
    <w:basedOn w:val="Absatz-Standardschriftart"/>
    <w:link w:val="berschrift1"/>
    <w:rsid w:val="005219BB"/>
    <w:rPr>
      <w:rFonts w:ascii="Arial" w:hAnsi="Arial" w:cs="Arial"/>
      <w:b/>
      <w:bCs/>
      <w:kern w:val="32"/>
      <w:sz w:val="32"/>
      <w:szCs w:val="32"/>
      <w:lang w:val="de-DE"/>
    </w:rPr>
  </w:style>
  <w:style w:type="character" w:customStyle="1" w:styleId="berschrift2Zchn">
    <w:name w:val="Überschrift 2 Zchn"/>
    <w:basedOn w:val="Absatz-Standardschriftart"/>
    <w:link w:val="berschrift2"/>
    <w:rsid w:val="005219BB"/>
    <w:rPr>
      <w:rFonts w:ascii="Arial" w:hAnsi="Arial" w:cs="Arial"/>
      <w:b/>
      <w:bCs/>
      <w:i/>
      <w:iCs/>
      <w:sz w:val="28"/>
      <w:szCs w:val="28"/>
      <w:lang w:val="de-DE"/>
    </w:rPr>
  </w:style>
  <w:style w:type="table" w:styleId="Tabellenraster">
    <w:name w:val="Table Grid"/>
    <w:basedOn w:val="NormaleTabelle"/>
    <w:rsid w:val="005219BB"/>
    <w:rPr>
      <w:lang w:eastAsia="de-A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FB6313"/>
    <w:rPr>
      <w:color w:val="808080"/>
    </w:rPr>
  </w:style>
  <w:style w:type="paragraph" w:styleId="berarbeitung">
    <w:name w:val="Revision"/>
    <w:hidden/>
    <w:uiPriority w:val="99"/>
    <w:semiHidden/>
    <w:rsid w:val="00F54FB7"/>
    <w:rPr>
      <w:rFonts w:ascii="Arial" w:hAnsi="Arial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uqj7cq\AppData\Roaming\Microsoft\Templates\Blankodokument_d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D2B09B-7E57-4921-8E6F-52C838E055B9}"/>
      </w:docPartPr>
      <w:docPartBody>
        <w:p w:rsidR="00967668" w:rsidRDefault="004946E4">
          <w:r w:rsidRPr="00A1122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D487B7E250429286A119E1ACBA0D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D68148-910D-4887-AADC-73D35F67E8D2}"/>
      </w:docPartPr>
      <w:docPartBody>
        <w:p w:rsidR="00967668" w:rsidRDefault="004946E4" w:rsidP="004946E4">
          <w:pPr>
            <w:pStyle w:val="81D487B7E250429286A119E1ACBA0D58"/>
          </w:pPr>
          <w:r w:rsidRPr="00A1122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FB49BDE11D49B9938E8A648CB323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555A85-F8D0-4898-AFA0-EC8A5FB540F0}"/>
      </w:docPartPr>
      <w:docPartBody>
        <w:p w:rsidR="00967668" w:rsidRDefault="004946E4" w:rsidP="004946E4">
          <w:pPr>
            <w:pStyle w:val="97FB49BDE11D49B9938E8A648CB32307"/>
          </w:pPr>
          <w:r w:rsidRPr="00A1122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7E78E41A7F4686921C53CF4ECE6A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DAA51E-A28B-40DD-861C-65D6C0073CE2}"/>
      </w:docPartPr>
      <w:docPartBody>
        <w:p w:rsidR="00967668" w:rsidRDefault="004946E4" w:rsidP="004946E4">
          <w:pPr>
            <w:pStyle w:val="E47E78E41A7F4686921C53CF4ECE6ADD"/>
          </w:pPr>
          <w:r w:rsidRPr="00A1122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A6538E8DD4A427EACE21F18F54EAC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9116A6-AAE7-4287-97D5-27F867B8B3D4}"/>
      </w:docPartPr>
      <w:docPartBody>
        <w:p w:rsidR="00967668" w:rsidRDefault="004946E4" w:rsidP="004946E4">
          <w:pPr>
            <w:pStyle w:val="0A6538E8DD4A427EACE21F18F54EACD9"/>
          </w:pPr>
          <w:r w:rsidRPr="00A1122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3620050EA54CB9A0A1C1E5C6D426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84F993-712A-406C-B4AB-74312A2B572B}"/>
      </w:docPartPr>
      <w:docPartBody>
        <w:p w:rsidR="00967668" w:rsidRDefault="004946E4" w:rsidP="004946E4">
          <w:pPr>
            <w:pStyle w:val="423620050EA54CB9A0A1C1E5C6D42670"/>
          </w:pPr>
          <w:r w:rsidRPr="00A1122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st Sans">
    <w:panose1 w:val="00000500000000000000"/>
    <w:charset w:val="00"/>
    <w:family w:val="auto"/>
    <w:pitch w:val="variable"/>
    <w:sig w:usb0="00000007" w:usb1="02000000" w:usb2="00000000" w:usb3="00000000" w:csb0="00000093" w:csb1="00000000"/>
  </w:font>
  <w:font w:name="Times-Roman">
    <w:altName w:val="Times New Roman"/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LTStd-Lt">
    <w:altName w:val="HelveticaNeueLT Std Lt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6E4"/>
    <w:rsid w:val="004946E4"/>
    <w:rsid w:val="005202FF"/>
    <w:rsid w:val="00686147"/>
    <w:rsid w:val="00930977"/>
    <w:rsid w:val="0096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946E4"/>
    <w:rPr>
      <w:color w:val="808080"/>
    </w:rPr>
  </w:style>
  <w:style w:type="paragraph" w:customStyle="1" w:styleId="81D487B7E250429286A119E1ACBA0D58">
    <w:name w:val="81D487B7E250429286A119E1ACBA0D58"/>
    <w:rsid w:val="004946E4"/>
    <w:pPr>
      <w:spacing w:after="0" w:line="240" w:lineRule="auto"/>
    </w:pPr>
    <w:rPr>
      <w:rFonts w:ascii="Arial" w:eastAsia="Times New Roman" w:hAnsi="Arial" w:cs="Times New Roman"/>
      <w:sz w:val="20"/>
      <w:szCs w:val="20"/>
      <w:lang w:val="de-DE" w:eastAsia="de-DE"/>
    </w:rPr>
  </w:style>
  <w:style w:type="paragraph" w:customStyle="1" w:styleId="97FB49BDE11D49B9938E8A648CB32307">
    <w:name w:val="97FB49BDE11D49B9938E8A648CB32307"/>
    <w:rsid w:val="004946E4"/>
  </w:style>
  <w:style w:type="paragraph" w:customStyle="1" w:styleId="E47E78E41A7F4686921C53CF4ECE6ADD">
    <w:name w:val="E47E78E41A7F4686921C53CF4ECE6ADD"/>
    <w:rsid w:val="004946E4"/>
  </w:style>
  <w:style w:type="paragraph" w:customStyle="1" w:styleId="0A6538E8DD4A427EACE21F18F54EACD9">
    <w:name w:val="0A6538E8DD4A427EACE21F18F54EACD9"/>
    <w:rsid w:val="004946E4"/>
  </w:style>
  <w:style w:type="paragraph" w:customStyle="1" w:styleId="423620050EA54CB9A0A1C1E5C6D42670">
    <w:name w:val="423620050EA54CB9A0A1C1E5C6D42670"/>
    <w:rsid w:val="004946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F28446F4681D428D399297C437AFBB" ma:contentTypeVersion="18" ma:contentTypeDescription="Ein neues Dokument erstellen." ma:contentTypeScope="" ma:versionID="74f3e9c7b75ed038dcda22e6f14cd10e">
  <xsd:schema xmlns:xsd="http://www.w3.org/2001/XMLSchema" xmlns:xs="http://www.w3.org/2001/XMLSchema" xmlns:p="http://schemas.microsoft.com/office/2006/metadata/properties" xmlns:ns2="b2105c29-8742-4aa5-8db1-38b819124ff4" xmlns:ns3="7962ae63-aa00-4e28-b80b-31b80f574c03" targetNamespace="http://schemas.microsoft.com/office/2006/metadata/properties" ma:root="true" ma:fieldsID="b35c1c0c1f05f7a163fa2009b674df99" ns2:_="" ns3:_="">
    <xsd:import namespace="b2105c29-8742-4aa5-8db1-38b819124ff4"/>
    <xsd:import namespace="7962ae63-aa00-4e28-b80b-31b80f574c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05c29-8742-4aa5-8db1-38b819124f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b0c07e98-b162-44d4-a0ce-33371bfef9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2ae63-aa00-4e28-b80b-31b80f574c0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316a4cd-4387-464f-9a13-0a775e367fc7}" ma:internalName="TaxCatchAll" ma:showField="CatchAllData" ma:web="7962ae63-aa00-4e28-b80b-31b80f574c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62ae63-aa00-4e28-b80b-31b80f574c03" xsi:nil="true"/>
    <lcf76f155ced4ddcb4097134ff3c332f xmlns="b2105c29-8742-4aa5-8db1-38b819124f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0A967B-0273-4EFD-A434-2914E7C503C8}"/>
</file>

<file path=customXml/itemProps2.xml><?xml version="1.0" encoding="utf-8"?>
<ds:datastoreItem xmlns:ds="http://schemas.openxmlformats.org/officeDocument/2006/customXml" ds:itemID="{1A073374-8570-441E-9E36-2C9A5261E2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7B4CE1-0C27-4F45-AD7D-74F210F96B5D}">
  <ds:schemaRefs>
    <ds:schemaRef ds:uri="http://schemas.microsoft.com/office/2006/metadata/properties"/>
    <ds:schemaRef ds:uri="http://schemas.microsoft.com/office/infopath/2007/PartnerControls"/>
    <ds:schemaRef ds:uri="598e167c-4d5d-44d8-a6b9-b934d6a806be"/>
    <ds:schemaRef ds:uri="5cf67790-8479-4755-a16d-782120d104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Blankodokument_dt</Template>
  <TotalTime>0</TotalTime>
  <Pages>1</Pages>
  <Words>206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HENMÜLLER David</dc:creator>
  <cp:keywords/>
  <dc:description/>
  <cp:lastModifiedBy>OTT Christian</cp:lastModifiedBy>
  <cp:revision>7</cp:revision>
  <cp:lastPrinted>2018-12-10T15:39:00Z</cp:lastPrinted>
  <dcterms:created xsi:type="dcterms:W3CDTF">2023-01-24T13:24:00Z</dcterms:created>
  <dcterms:modified xsi:type="dcterms:W3CDTF">2023-05-22T11:53:00Z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0x01010085F28446F4681D428D399297C437AFBB</vt:lpwstr>
  </property>
  <property fmtid="{D5CDD505-2E9C-101B-9397-08002B2CF9AE}" pid="3" name="AuthorIds_UIVersion_2560">
    <vt:lpwstr>27</vt:lpwstr>
  </property>
  <property fmtid="{D5CDD505-2E9C-101B-9397-08002B2CF9AE}" pid="4" name="MSIP_Label_88535942-c142-4256-83dc-3d569294246e_Enabled">
    <vt:lpwstr>true</vt:lpwstr>
  </property>
  <property fmtid="{D5CDD505-2E9C-101B-9397-08002B2CF9AE}" pid="5" name="MSIP_Label_88535942-c142-4256-83dc-3d569294246e_SetDate">
    <vt:lpwstr>2021-02-24T08:01:27Z</vt:lpwstr>
  </property>
  <property fmtid="{D5CDD505-2E9C-101B-9397-08002B2CF9AE}" pid="6" name="MSIP_Label_88535942-c142-4256-83dc-3d569294246e_Method">
    <vt:lpwstr>Standard</vt:lpwstr>
  </property>
  <property fmtid="{D5CDD505-2E9C-101B-9397-08002B2CF9AE}" pid="7" name="MSIP_Label_88535942-c142-4256-83dc-3d569294246e_Name">
    <vt:lpwstr>88535942-c142-4256-83dc-3d569294246e</vt:lpwstr>
  </property>
  <property fmtid="{D5CDD505-2E9C-101B-9397-08002B2CF9AE}" pid="8" name="MSIP_Label_88535942-c142-4256-83dc-3d569294246e_SiteId">
    <vt:lpwstr>2c5e0370-46aa-4fcb-8f09-02e12ebb1f79</vt:lpwstr>
  </property>
  <property fmtid="{D5CDD505-2E9C-101B-9397-08002B2CF9AE}" pid="9" name="MSIP_Label_88535942-c142-4256-83dc-3d569294246e_ActionId">
    <vt:lpwstr>aecad7a0-67c7-463e-a5c1-69cb6d0ad192</vt:lpwstr>
  </property>
  <property fmtid="{D5CDD505-2E9C-101B-9397-08002B2CF9AE}" pid="10" name="MSIP_Label_88535942-c142-4256-83dc-3d569294246e_ContentBits">
    <vt:lpwstr>2</vt:lpwstr>
  </property>
  <property fmtid="{D5CDD505-2E9C-101B-9397-08002B2CF9AE}" pid="11" name="MediaServiceImageTags">
    <vt:lpwstr/>
  </property>
</Properties>
</file>